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70"/>
        <w:gridCol w:w="524"/>
        <w:gridCol w:w="1651"/>
        <w:gridCol w:w="5953"/>
      </w:tblGrid>
      <w:tr w:rsidR="00D2048D" w:rsidRPr="003374FC" w14:paraId="75088ED6" w14:textId="77777777" w:rsidTr="00B94269">
        <w:trPr>
          <w:trHeight w:val="433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1CE0BEE8" w14:textId="77777777" w:rsidR="00D2048D" w:rsidRPr="003374FC" w:rsidRDefault="00AA406F" w:rsidP="00A97E39">
            <w:pPr>
              <w:jc w:val="center"/>
              <w:rPr>
                <w:b/>
              </w:rPr>
            </w:pPr>
            <w:r w:rsidRPr="00F40969">
              <w:rPr>
                <w:b/>
              </w:rPr>
              <w:t>UNIWERSYTET</w:t>
            </w:r>
            <w:r w:rsidR="00D2048D" w:rsidRPr="00F40969">
              <w:rPr>
                <w:b/>
              </w:rPr>
              <w:t xml:space="preserve">  MORSK</w:t>
            </w:r>
            <w:r w:rsidRPr="00F40969">
              <w:rPr>
                <w:b/>
              </w:rPr>
              <w:t>I</w:t>
            </w:r>
            <w:r w:rsidR="00D2048D">
              <w:rPr>
                <w:b/>
              </w:rPr>
              <w:t xml:space="preserve"> w </w:t>
            </w:r>
            <w:r w:rsidR="00D2048D" w:rsidRPr="005C6661">
              <w:rPr>
                <w:b/>
              </w:rPr>
              <w:t>GDYNI</w:t>
            </w:r>
            <w:r w:rsidR="00D2048D">
              <w:rPr>
                <w:b/>
                <w:sz w:val="32"/>
              </w:rPr>
              <w:t xml:space="preserve">   </w:t>
            </w:r>
            <w:r>
              <w:rPr>
                <w:b/>
                <w:sz w:val="32"/>
              </w:rPr>
              <w:br/>
            </w:r>
            <w:r w:rsidR="00D2048D">
              <w:rPr>
                <w:b/>
                <w:sz w:val="32"/>
              </w:rPr>
              <w:t xml:space="preserve"> </w:t>
            </w:r>
            <w:r w:rsidR="00D2048D">
              <w:rPr>
                <w:b/>
              </w:rPr>
              <w:t>WYDZIAŁ ELEKTRYCZNY</w:t>
            </w:r>
          </w:p>
        </w:tc>
      </w:tr>
      <w:tr w:rsidR="00D2048D" w:rsidRPr="003374FC" w14:paraId="301B10C2" w14:textId="77777777" w:rsidTr="002622AF">
        <w:trPr>
          <w:trHeight w:val="254"/>
        </w:trPr>
        <w:tc>
          <w:tcPr>
            <w:tcW w:w="721" w:type="pct"/>
            <w:shd w:val="clear" w:color="auto" w:fill="D9D9D9"/>
          </w:tcPr>
          <w:p w14:paraId="645CAFA9" w14:textId="77777777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Nr</w:t>
            </w:r>
          </w:p>
        </w:tc>
        <w:tc>
          <w:tcPr>
            <w:tcW w:w="276" w:type="pct"/>
            <w:shd w:val="clear" w:color="auto" w:fill="FFFFFF"/>
          </w:tcPr>
          <w:p w14:paraId="52CBD36A" w14:textId="77777777" w:rsidR="00D2048D" w:rsidRPr="005C6661" w:rsidRDefault="000C6DD2" w:rsidP="008E23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869" w:type="pct"/>
            <w:shd w:val="clear" w:color="auto" w:fill="D9D9D9"/>
          </w:tcPr>
          <w:p w14:paraId="707A6E5C" w14:textId="77777777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Przedmiot:</w:t>
            </w:r>
          </w:p>
        </w:tc>
        <w:tc>
          <w:tcPr>
            <w:tcW w:w="3134" w:type="pct"/>
            <w:vAlign w:val="center"/>
          </w:tcPr>
          <w:p w14:paraId="23E8ABFF" w14:textId="77777777" w:rsidR="00D2048D" w:rsidRPr="00A25EE3" w:rsidRDefault="001F36F5" w:rsidP="00A25EE3">
            <w:pPr>
              <w:rPr>
                <w:b/>
                <w:sz w:val="20"/>
                <w:szCs w:val="20"/>
              </w:rPr>
            </w:pPr>
            <w:r w:rsidRPr="001F36F5">
              <w:rPr>
                <w:b/>
                <w:sz w:val="20"/>
                <w:szCs w:val="20"/>
              </w:rPr>
              <w:t>Wprowadzenie do baz danych</w:t>
            </w:r>
          </w:p>
        </w:tc>
      </w:tr>
      <w:tr w:rsidR="00D2048D" w:rsidRPr="003374FC" w14:paraId="152205DA" w14:textId="77777777" w:rsidTr="002622AF">
        <w:trPr>
          <w:trHeight w:val="258"/>
        </w:trPr>
        <w:tc>
          <w:tcPr>
            <w:tcW w:w="1866" w:type="pct"/>
            <w:gridSpan w:val="3"/>
            <w:shd w:val="clear" w:color="auto" w:fill="D9D9D9"/>
          </w:tcPr>
          <w:p w14:paraId="195EA205" w14:textId="4CC661DA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Kierunek</w:t>
            </w:r>
            <w:r w:rsidR="00654B1B">
              <w:rPr>
                <w:sz w:val="20"/>
                <w:szCs w:val="20"/>
              </w:rPr>
              <w:t>:</w:t>
            </w:r>
          </w:p>
        </w:tc>
        <w:tc>
          <w:tcPr>
            <w:tcW w:w="3134" w:type="pct"/>
            <w:vAlign w:val="center"/>
          </w:tcPr>
          <w:p w14:paraId="5E7A4E7D" w14:textId="06DB56D2" w:rsidR="00D2048D" w:rsidRPr="00A25EE3" w:rsidRDefault="00A72F10" w:rsidP="00AA5C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Informatyka</w:t>
            </w:r>
            <w:r w:rsidR="00935F1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54B1B" w:rsidRPr="003374FC" w14:paraId="4732F9F5" w14:textId="77777777" w:rsidTr="002622AF">
        <w:trPr>
          <w:trHeight w:val="247"/>
        </w:trPr>
        <w:tc>
          <w:tcPr>
            <w:tcW w:w="1866" w:type="pct"/>
            <w:gridSpan w:val="3"/>
            <w:shd w:val="clear" w:color="auto" w:fill="D9D9D9"/>
          </w:tcPr>
          <w:p w14:paraId="09A82054" w14:textId="35DC239E" w:rsidR="00654B1B" w:rsidRPr="005C6661" w:rsidRDefault="00654B1B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Poziom kształcenia:</w:t>
            </w:r>
          </w:p>
        </w:tc>
        <w:tc>
          <w:tcPr>
            <w:tcW w:w="3134" w:type="pct"/>
            <w:vAlign w:val="center"/>
          </w:tcPr>
          <w:p w14:paraId="11ECDEFB" w14:textId="0467FDD2" w:rsidR="00654B1B" w:rsidRDefault="00654B1B" w:rsidP="00A25E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Studia pierwszego stopnia</w:t>
            </w:r>
          </w:p>
        </w:tc>
      </w:tr>
      <w:tr w:rsidR="00D2048D" w:rsidRPr="003374FC" w14:paraId="38340BD5" w14:textId="77777777" w:rsidTr="002622AF">
        <w:trPr>
          <w:trHeight w:val="247"/>
        </w:trPr>
        <w:tc>
          <w:tcPr>
            <w:tcW w:w="1866" w:type="pct"/>
            <w:gridSpan w:val="3"/>
            <w:shd w:val="clear" w:color="auto" w:fill="D9D9D9"/>
          </w:tcPr>
          <w:p w14:paraId="55473A03" w14:textId="77777777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Forma studiów:</w:t>
            </w:r>
          </w:p>
        </w:tc>
        <w:tc>
          <w:tcPr>
            <w:tcW w:w="3134" w:type="pct"/>
            <w:vAlign w:val="center"/>
          </w:tcPr>
          <w:p w14:paraId="28895950" w14:textId="77777777" w:rsidR="00D2048D" w:rsidRPr="00A25EE3" w:rsidRDefault="00643161" w:rsidP="00A25E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</w:t>
            </w:r>
            <w:r w:rsidR="00A25EE3">
              <w:rPr>
                <w:b/>
                <w:sz w:val="20"/>
                <w:szCs w:val="20"/>
              </w:rPr>
              <w:t>tacjonarne</w:t>
            </w:r>
          </w:p>
        </w:tc>
      </w:tr>
      <w:tr w:rsidR="00D2048D" w:rsidRPr="003374FC" w14:paraId="314D7854" w14:textId="77777777" w:rsidTr="002622AF">
        <w:trPr>
          <w:trHeight w:val="251"/>
        </w:trPr>
        <w:tc>
          <w:tcPr>
            <w:tcW w:w="1866" w:type="pct"/>
            <w:gridSpan w:val="3"/>
            <w:shd w:val="clear" w:color="auto" w:fill="D9D9D9"/>
          </w:tcPr>
          <w:p w14:paraId="3FB6C5F1" w14:textId="77777777" w:rsidR="00D2048D" w:rsidRPr="005C6661" w:rsidRDefault="00D2048D" w:rsidP="003374F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Profil kształcenia:</w:t>
            </w:r>
          </w:p>
        </w:tc>
        <w:tc>
          <w:tcPr>
            <w:tcW w:w="3134" w:type="pct"/>
            <w:vAlign w:val="center"/>
          </w:tcPr>
          <w:p w14:paraId="61D4870A" w14:textId="77777777" w:rsidR="00D2048D" w:rsidRPr="00A25EE3" w:rsidRDefault="00A25EE3" w:rsidP="00A25E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Ogólnoakademicki</w:t>
            </w:r>
          </w:p>
        </w:tc>
      </w:tr>
    </w:tbl>
    <w:p w14:paraId="79A2B22B" w14:textId="77777777" w:rsidR="00837BA0" w:rsidRPr="00741253" w:rsidRDefault="00837BA0" w:rsidP="00344A91">
      <w:bookmarkStart w:id="0" w:name="_Hlk133348946"/>
    </w:p>
    <w:tbl>
      <w:tblPr>
        <w:tblW w:w="94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8"/>
        <w:gridCol w:w="1410"/>
        <w:gridCol w:w="930"/>
        <w:gridCol w:w="850"/>
        <w:gridCol w:w="851"/>
        <w:gridCol w:w="632"/>
        <w:gridCol w:w="927"/>
        <w:gridCol w:w="709"/>
        <w:gridCol w:w="850"/>
        <w:gridCol w:w="851"/>
      </w:tblGrid>
      <w:tr w:rsidR="00837BA0" w:rsidRPr="00741253" w14:paraId="39BE0DC2" w14:textId="77777777" w:rsidTr="00837BA0">
        <w:trPr>
          <w:cantSplit/>
          <w:jc w:val="center"/>
        </w:trPr>
        <w:tc>
          <w:tcPr>
            <w:tcW w:w="1488" w:type="dxa"/>
            <w:vMerge w:val="restart"/>
            <w:shd w:val="clear" w:color="auto" w:fill="D9D9D9"/>
            <w:vAlign w:val="center"/>
          </w:tcPr>
          <w:p w14:paraId="719A09B0" w14:textId="77777777" w:rsidR="00837BA0" w:rsidRPr="00741253" w:rsidRDefault="00837BA0" w:rsidP="00837BA0">
            <w:pPr>
              <w:jc w:val="center"/>
              <w:rPr>
                <w:b/>
                <w:sz w:val="20"/>
                <w:szCs w:val="20"/>
              </w:rPr>
            </w:pPr>
            <w:bookmarkStart w:id="1" w:name="_Hlk133352181"/>
            <w:r w:rsidRPr="00741253">
              <w:rPr>
                <w:b/>
                <w:sz w:val="20"/>
                <w:szCs w:val="20"/>
              </w:rPr>
              <w:t>Semestr</w:t>
            </w:r>
          </w:p>
        </w:tc>
        <w:tc>
          <w:tcPr>
            <w:tcW w:w="1410" w:type="dxa"/>
            <w:vMerge w:val="restart"/>
            <w:shd w:val="clear" w:color="auto" w:fill="D9D9D9"/>
            <w:vAlign w:val="center"/>
          </w:tcPr>
          <w:p w14:paraId="3D729EB2" w14:textId="77777777" w:rsidR="00837BA0" w:rsidRPr="00741253" w:rsidRDefault="00837BA0" w:rsidP="00837BA0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ECTS</w:t>
            </w:r>
          </w:p>
        </w:tc>
        <w:tc>
          <w:tcPr>
            <w:tcW w:w="3263" w:type="dxa"/>
            <w:gridSpan w:val="4"/>
            <w:shd w:val="clear" w:color="auto" w:fill="D9D9D9"/>
          </w:tcPr>
          <w:p w14:paraId="713EF2F2" w14:textId="77777777" w:rsidR="00837BA0" w:rsidRPr="00741253" w:rsidRDefault="00837BA0" w:rsidP="00837BA0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Liczba godzin w tygodniu</w:t>
            </w:r>
          </w:p>
        </w:tc>
        <w:tc>
          <w:tcPr>
            <w:tcW w:w="3337" w:type="dxa"/>
            <w:gridSpan w:val="4"/>
            <w:shd w:val="clear" w:color="auto" w:fill="D9D9D9"/>
          </w:tcPr>
          <w:p w14:paraId="16FB176A" w14:textId="77777777" w:rsidR="00837BA0" w:rsidRPr="00741253" w:rsidRDefault="00837BA0" w:rsidP="00837BA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741253">
              <w:rPr>
                <w:b/>
                <w:color w:val="000000"/>
                <w:sz w:val="20"/>
                <w:szCs w:val="20"/>
              </w:rPr>
              <w:t>Liczba godzin w semestrze</w:t>
            </w:r>
          </w:p>
        </w:tc>
      </w:tr>
      <w:tr w:rsidR="00837BA0" w:rsidRPr="00741253" w14:paraId="5553959A" w14:textId="77777777" w:rsidTr="00837BA0">
        <w:trPr>
          <w:cantSplit/>
          <w:jc w:val="center"/>
        </w:trPr>
        <w:tc>
          <w:tcPr>
            <w:tcW w:w="1488" w:type="dxa"/>
            <w:vMerge/>
            <w:shd w:val="clear" w:color="auto" w:fill="D9D9D9"/>
            <w:vAlign w:val="center"/>
          </w:tcPr>
          <w:p w14:paraId="4B22938F" w14:textId="77777777" w:rsidR="00837BA0" w:rsidRPr="00741253" w:rsidRDefault="00837BA0" w:rsidP="00837B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Merge/>
            <w:shd w:val="clear" w:color="auto" w:fill="D9D9D9"/>
            <w:vAlign w:val="center"/>
          </w:tcPr>
          <w:p w14:paraId="0883A4C0" w14:textId="77777777" w:rsidR="00837BA0" w:rsidRPr="00741253" w:rsidRDefault="00837BA0" w:rsidP="00837B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D9D9D9"/>
            <w:vAlign w:val="bottom"/>
          </w:tcPr>
          <w:p w14:paraId="3D541E63" w14:textId="77777777" w:rsidR="00837BA0" w:rsidRPr="00741253" w:rsidRDefault="00837BA0" w:rsidP="00837BA0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5F1E7E20" w14:textId="77777777" w:rsidR="00837BA0" w:rsidRPr="00741253" w:rsidRDefault="00837BA0" w:rsidP="00837BA0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2FD97A60" w14:textId="77777777" w:rsidR="00837BA0" w:rsidRPr="00741253" w:rsidRDefault="00837BA0" w:rsidP="00837BA0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632" w:type="dxa"/>
            <w:shd w:val="clear" w:color="auto" w:fill="D9D9D9"/>
            <w:vAlign w:val="bottom"/>
          </w:tcPr>
          <w:p w14:paraId="45388C2B" w14:textId="77777777" w:rsidR="00837BA0" w:rsidRPr="00741253" w:rsidRDefault="00837BA0" w:rsidP="00837BA0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  <w:tc>
          <w:tcPr>
            <w:tcW w:w="927" w:type="dxa"/>
            <w:shd w:val="clear" w:color="auto" w:fill="D9D9D9"/>
            <w:vAlign w:val="bottom"/>
          </w:tcPr>
          <w:p w14:paraId="2566188D" w14:textId="77777777" w:rsidR="00837BA0" w:rsidRPr="00741253" w:rsidRDefault="00837BA0" w:rsidP="00837BA0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709" w:type="dxa"/>
            <w:shd w:val="clear" w:color="auto" w:fill="D9D9D9"/>
            <w:vAlign w:val="bottom"/>
          </w:tcPr>
          <w:p w14:paraId="58C8A546" w14:textId="77777777" w:rsidR="00837BA0" w:rsidRPr="00741253" w:rsidRDefault="00837BA0" w:rsidP="00837BA0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24795648" w14:textId="77777777" w:rsidR="00837BA0" w:rsidRPr="00741253" w:rsidRDefault="00837BA0" w:rsidP="00837BA0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5DEFD88E" w14:textId="77777777" w:rsidR="00837BA0" w:rsidRPr="00741253" w:rsidRDefault="00837BA0" w:rsidP="00837BA0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</w:tr>
      <w:tr w:rsidR="00837BA0" w:rsidRPr="00741253" w14:paraId="6ECEB350" w14:textId="77777777" w:rsidTr="00837BA0">
        <w:trPr>
          <w:jc w:val="center"/>
        </w:trPr>
        <w:tc>
          <w:tcPr>
            <w:tcW w:w="1488" w:type="dxa"/>
          </w:tcPr>
          <w:p w14:paraId="029F22DF" w14:textId="023BFA1F" w:rsidR="00837BA0" w:rsidRPr="00741253" w:rsidRDefault="00837BA0" w:rsidP="00837BA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</w:t>
            </w:r>
          </w:p>
        </w:tc>
        <w:tc>
          <w:tcPr>
            <w:tcW w:w="1410" w:type="dxa"/>
          </w:tcPr>
          <w:p w14:paraId="2E096409" w14:textId="33C35E3D" w:rsidR="00837BA0" w:rsidRPr="00741253" w:rsidRDefault="00837BA0" w:rsidP="00837B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0" w:type="dxa"/>
          </w:tcPr>
          <w:p w14:paraId="394F6864" w14:textId="3624A138" w:rsidR="00837BA0" w:rsidRPr="00741253" w:rsidRDefault="00837BA0" w:rsidP="00837BA0">
            <w:pPr>
              <w:jc w:val="center"/>
              <w:rPr>
                <w:sz w:val="20"/>
                <w:szCs w:val="20"/>
              </w:rPr>
            </w:pPr>
            <w:r w:rsidRPr="00FA4F5A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36649ADF" w14:textId="77777777" w:rsidR="00837BA0" w:rsidRPr="00741253" w:rsidRDefault="00837BA0" w:rsidP="00837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C962EFC" w14:textId="3649B62A" w:rsidR="00837BA0" w:rsidRPr="00741253" w:rsidRDefault="00837BA0" w:rsidP="00837BA0">
            <w:pPr>
              <w:jc w:val="center"/>
              <w:rPr>
                <w:sz w:val="20"/>
                <w:szCs w:val="20"/>
              </w:rPr>
            </w:pPr>
            <w:r w:rsidRPr="00FA4F5A">
              <w:rPr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38954872" w14:textId="77777777" w:rsidR="00837BA0" w:rsidRPr="00741253" w:rsidRDefault="00837BA0" w:rsidP="00837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7" w:type="dxa"/>
          </w:tcPr>
          <w:p w14:paraId="52092184" w14:textId="1B8D811B" w:rsidR="00837BA0" w:rsidRPr="00741253" w:rsidRDefault="00837BA0" w:rsidP="00837BA0">
            <w:pPr>
              <w:jc w:val="center"/>
              <w:rPr>
                <w:sz w:val="20"/>
                <w:szCs w:val="20"/>
              </w:rPr>
            </w:pPr>
            <w:r w:rsidRPr="00FA4F5A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14:paraId="4357B891" w14:textId="77777777" w:rsidR="00837BA0" w:rsidRPr="00741253" w:rsidRDefault="00837BA0" w:rsidP="00837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75076EF" w14:textId="1E9E9DEF" w:rsidR="00837BA0" w:rsidRPr="00741253" w:rsidRDefault="00837BA0" w:rsidP="00837BA0">
            <w:pPr>
              <w:jc w:val="center"/>
              <w:rPr>
                <w:sz w:val="20"/>
                <w:szCs w:val="20"/>
              </w:rPr>
            </w:pPr>
            <w:r w:rsidRPr="00FA4F5A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14:paraId="04EF63A7" w14:textId="77777777" w:rsidR="00837BA0" w:rsidRPr="00741253" w:rsidRDefault="00837BA0" w:rsidP="00837BA0">
            <w:pPr>
              <w:jc w:val="center"/>
              <w:rPr>
                <w:sz w:val="20"/>
                <w:szCs w:val="20"/>
              </w:rPr>
            </w:pPr>
          </w:p>
        </w:tc>
      </w:tr>
      <w:tr w:rsidR="00837BA0" w:rsidRPr="00741253" w14:paraId="17C28F14" w14:textId="77777777" w:rsidTr="00837BA0">
        <w:trPr>
          <w:cantSplit/>
          <w:trHeight w:val="320"/>
          <w:jc w:val="center"/>
        </w:trPr>
        <w:tc>
          <w:tcPr>
            <w:tcW w:w="6161" w:type="dxa"/>
            <w:gridSpan w:val="6"/>
            <w:shd w:val="clear" w:color="auto" w:fill="D9D9D9"/>
            <w:vAlign w:val="center"/>
          </w:tcPr>
          <w:p w14:paraId="0AC2065E" w14:textId="77777777" w:rsidR="00837BA0" w:rsidRPr="00741253" w:rsidRDefault="00837BA0" w:rsidP="00837BA0">
            <w:pPr>
              <w:jc w:val="right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Razem w czasie studiów:</w:t>
            </w:r>
          </w:p>
        </w:tc>
        <w:tc>
          <w:tcPr>
            <w:tcW w:w="3337" w:type="dxa"/>
            <w:gridSpan w:val="4"/>
            <w:vAlign w:val="center"/>
          </w:tcPr>
          <w:p w14:paraId="507AF2D4" w14:textId="5E19357C" w:rsidR="00837BA0" w:rsidRPr="00741253" w:rsidRDefault="00837BA0" w:rsidP="00837BA0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</w:tbl>
    <w:p w14:paraId="1DF7A080" w14:textId="77777777" w:rsidR="00837BA0" w:rsidRPr="00741253" w:rsidRDefault="00837BA0" w:rsidP="00837BA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jc w:val="both"/>
        <w:rPr>
          <w:b/>
          <w:color w:val="000000"/>
          <w:sz w:val="22"/>
          <w:szCs w:val="22"/>
        </w:rPr>
      </w:pPr>
      <w:r w:rsidRPr="00741253">
        <w:rPr>
          <w:b/>
          <w:color w:val="000000"/>
          <w:sz w:val="22"/>
          <w:szCs w:val="22"/>
        </w:rPr>
        <w:t>Wymagania wstępne w zakresie wiedzy, umiejętności i innych kompetencji (jeśli dot. przedmiotu):</w:t>
      </w:r>
    </w:p>
    <w:bookmarkEnd w:id="0"/>
    <w:bookmarkEnd w:id="1"/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821"/>
      </w:tblGrid>
      <w:tr w:rsidR="00FA4F5A" w:rsidRPr="00E622B6" w14:paraId="6B4C273A" w14:textId="77777777" w:rsidTr="00FA4F5A">
        <w:tc>
          <w:tcPr>
            <w:tcW w:w="709" w:type="dxa"/>
          </w:tcPr>
          <w:p w14:paraId="37AF0B29" w14:textId="77777777" w:rsidR="00FA4F5A" w:rsidRPr="00E622B6" w:rsidRDefault="00FA4F5A" w:rsidP="00910A2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8821" w:type="dxa"/>
          </w:tcPr>
          <w:p w14:paraId="514BFD95" w14:textId="77777777" w:rsidR="00FA4F5A" w:rsidRPr="00FA4F5A" w:rsidRDefault="00132A23" w:rsidP="00FA4F5A">
            <w:pPr>
              <w:pStyle w:val="TableParagraph"/>
              <w:spacing w:before="11"/>
              <w:ind w:left="50"/>
              <w:rPr>
                <w:rFonts w:ascii="Times New Roman" w:hAnsi="Times New Roman" w:cs="Times New Roman"/>
                <w:lang w:val="pl-PL"/>
              </w:rPr>
            </w:pPr>
            <w:r w:rsidRPr="00132A23">
              <w:rPr>
                <w:rFonts w:ascii="Times New Roman" w:hAnsi="Times New Roman" w:cs="Times New Roman"/>
                <w:lang w:val="pl-PL"/>
              </w:rPr>
              <w:t>Podstawowa umiejętność programowania</w:t>
            </w:r>
          </w:p>
        </w:tc>
      </w:tr>
      <w:tr w:rsidR="00FA4F5A" w:rsidRPr="00E622B6" w14:paraId="3AB64A51" w14:textId="77777777" w:rsidTr="00FA4F5A">
        <w:tc>
          <w:tcPr>
            <w:tcW w:w="709" w:type="dxa"/>
          </w:tcPr>
          <w:p w14:paraId="6389BDB3" w14:textId="77777777" w:rsidR="00FA4F5A" w:rsidRPr="00E622B6" w:rsidRDefault="00FA4F5A" w:rsidP="00910A2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8821" w:type="dxa"/>
          </w:tcPr>
          <w:p w14:paraId="363F6FF1" w14:textId="77777777" w:rsidR="00FA4F5A" w:rsidRPr="00FA4F5A" w:rsidRDefault="00FA4F5A" w:rsidP="00390F63">
            <w:pPr>
              <w:pStyle w:val="TableParagraph"/>
              <w:spacing w:before="27" w:line="249" w:lineRule="auto"/>
              <w:ind w:left="50"/>
              <w:rPr>
                <w:rFonts w:ascii="Times New Roman" w:hAnsi="Times New Roman" w:cs="Times New Roman"/>
                <w:lang w:val="pl-PL"/>
              </w:rPr>
            </w:pPr>
            <w:r w:rsidRPr="00FA4F5A">
              <w:rPr>
                <w:rFonts w:ascii="Times New Roman" w:hAnsi="Times New Roman" w:cs="Times New Roman"/>
                <w:lang w:val="pl-PL"/>
              </w:rPr>
              <w:t>Podstawowa znajomość technologii informacyjnych</w:t>
            </w:r>
          </w:p>
        </w:tc>
      </w:tr>
    </w:tbl>
    <w:p w14:paraId="7E4DD020" w14:textId="77777777" w:rsidR="00FC2CC7" w:rsidRPr="00E622B6" w:rsidRDefault="00FC2CC7" w:rsidP="00593FC0">
      <w:pPr>
        <w:rPr>
          <w:sz w:val="22"/>
          <w:szCs w:val="22"/>
        </w:rPr>
      </w:pPr>
    </w:p>
    <w:p w14:paraId="0A365F81" w14:textId="77777777" w:rsidR="00D2048D" w:rsidRPr="00E622B6" w:rsidRDefault="00D2048D" w:rsidP="00593FC0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Cele przedmiotu</w:t>
      </w:r>
    </w:p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821"/>
      </w:tblGrid>
      <w:tr w:rsidR="001F36F5" w:rsidRPr="00E622B6" w14:paraId="425200AD" w14:textId="77777777" w:rsidTr="00FA4F5A">
        <w:tc>
          <w:tcPr>
            <w:tcW w:w="709" w:type="dxa"/>
          </w:tcPr>
          <w:p w14:paraId="62FA7F59" w14:textId="77777777" w:rsidR="001F36F5" w:rsidRPr="00E622B6" w:rsidRDefault="001F36F5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8821" w:type="dxa"/>
          </w:tcPr>
          <w:p w14:paraId="3EF46EF8" w14:textId="77777777" w:rsidR="001F36F5" w:rsidRPr="001F36F5" w:rsidRDefault="001F36F5" w:rsidP="00390F63">
            <w:pPr>
              <w:pStyle w:val="TableParagraph"/>
              <w:spacing w:before="10"/>
              <w:ind w:left="50"/>
              <w:rPr>
                <w:rFonts w:ascii="Times New Roman" w:hAnsi="Times New Roman" w:cs="Times New Roman"/>
                <w:i/>
                <w:lang w:val="pl-PL"/>
              </w:rPr>
            </w:pPr>
            <w:r w:rsidRPr="001F36F5">
              <w:rPr>
                <w:rFonts w:ascii="Times New Roman" w:hAnsi="Times New Roman" w:cs="Times New Roman"/>
                <w:i/>
                <w:lang w:val="pl-PL"/>
              </w:rPr>
              <w:t>Opanowanie wiedzy z zakresu relacyjnych baz danych i systemów informacyjnych.</w:t>
            </w:r>
          </w:p>
        </w:tc>
      </w:tr>
      <w:tr w:rsidR="001F36F5" w:rsidRPr="00E622B6" w14:paraId="09DB0785" w14:textId="77777777" w:rsidTr="00FA4F5A">
        <w:tc>
          <w:tcPr>
            <w:tcW w:w="709" w:type="dxa"/>
          </w:tcPr>
          <w:p w14:paraId="5EF0CBDB" w14:textId="77777777" w:rsidR="001F36F5" w:rsidRPr="00E622B6" w:rsidRDefault="001F36F5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8821" w:type="dxa"/>
          </w:tcPr>
          <w:p w14:paraId="56C976AF" w14:textId="77777777" w:rsidR="001F36F5" w:rsidRPr="001F36F5" w:rsidRDefault="001F36F5" w:rsidP="00390F63">
            <w:pPr>
              <w:pStyle w:val="TableParagraph"/>
              <w:spacing w:before="10"/>
              <w:ind w:left="50"/>
              <w:rPr>
                <w:rFonts w:ascii="Times New Roman" w:hAnsi="Times New Roman" w:cs="Times New Roman"/>
                <w:i/>
                <w:lang w:val="pl-PL"/>
              </w:rPr>
            </w:pPr>
            <w:r w:rsidRPr="001F36F5">
              <w:rPr>
                <w:rFonts w:ascii="Times New Roman" w:hAnsi="Times New Roman" w:cs="Times New Roman"/>
                <w:i/>
                <w:lang w:val="pl-PL"/>
              </w:rPr>
              <w:t>Umiejętność projektowania baz danych i programowania bazodanowych aplikacji internetowych</w:t>
            </w:r>
          </w:p>
        </w:tc>
      </w:tr>
      <w:tr w:rsidR="001F36F5" w:rsidRPr="00E622B6" w14:paraId="535D2E7C" w14:textId="77777777" w:rsidTr="00FA4F5A">
        <w:tc>
          <w:tcPr>
            <w:tcW w:w="709" w:type="dxa"/>
          </w:tcPr>
          <w:p w14:paraId="32BC3B08" w14:textId="77777777" w:rsidR="001F36F5" w:rsidRPr="00E622B6" w:rsidRDefault="001F36F5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8821" w:type="dxa"/>
          </w:tcPr>
          <w:p w14:paraId="7A3160D8" w14:textId="77777777" w:rsidR="001F36F5" w:rsidRPr="001F36F5" w:rsidRDefault="001F36F5" w:rsidP="00390F63">
            <w:pPr>
              <w:pStyle w:val="TableParagraph"/>
              <w:spacing w:before="10"/>
              <w:ind w:left="50"/>
              <w:rPr>
                <w:rFonts w:ascii="Times New Roman" w:hAnsi="Times New Roman" w:cs="Times New Roman"/>
                <w:i/>
                <w:lang w:val="pl-PL"/>
              </w:rPr>
            </w:pPr>
            <w:r w:rsidRPr="001F36F5">
              <w:rPr>
                <w:rFonts w:ascii="Times New Roman" w:hAnsi="Times New Roman" w:cs="Times New Roman"/>
                <w:i/>
                <w:lang w:val="pl-PL"/>
              </w:rPr>
              <w:t>Znajomość języka SQL i umiejętność posługiwania się językiem SQL.</w:t>
            </w:r>
          </w:p>
        </w:tc>
      </w:tr>
    </w:tbl>
    <w:p w14:paraId="38CD3A2B" w14:textId="77777777"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 xml:space="preserve">Efekty </w:t>
      </w:r>
      <w:r w:rsidR="00E151CA">
        <w:rPr>
          <w:sz w:val="22"/>
          <w:szCs w:val="22"/>
        </w:rPr>
        <w:t>uczenia się</w:t>
      </w:r>
      <w:r w:rsidRPr="00E622B6">
        <w:rPr>
          <w:sz w:val="22"/>
          <w:szCs w:val="22"/>
        </w:rPr>
        <w:t xml:space="preserve"> dla całego przedmiotu (EP) – po zakończeniu cyklu kształcenia: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63"/>
        <w:gridCol w:w="6491"/>
        <w:gridCol w:w="1842"/>
      </w:tblGrid>
      <w:tr w:rsidR="00D2048D" w:rsidRPr="00E622B6" w14:paraId="211A0897" w14:textId="77777777" w:rsidTr="00B147C0">
        <w:tc>
          <w:tcPr>
            <w:tcW w:w="612" w:type="pct"/>
            <w:shd w:val="clear" w:color="auto" w:fill="D9D9D9"/>
          </w:tcPr>
          <w:p w14:paraId="343D4569" w14:textId="77777777" w:rsidR="00D2048D" w:rsidRPr="00E622B6" w:rsidRDefault="00D2048D" w:rsidP="00823A3A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3418" w:type="pct"/>
            <w:shd w:val="clear" w:color="auto" w:fill="D9D9D9"/>
          </w:tcPr>
          <w:p w14:paraId="2D9C930E" w14:textId="77777777" w:rsidR="00D2048D" w:rsidRPr="00E622B6" w:rsidRDefault="00D2048D" w:rsidP="003374FC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Po zakończeniu przedmiotu student potrafi:</w:t>
            </w:r>
          </w:p>
        </w:tc>
        <w:tc>
          <w:tcPr>
            <w:tcW w:w="970" w:type="pct"/>
            <w:shd w:val="clear" w:color="auto" w:fill="D9D9D9"/>
          </w:tcPr>
          <w:p w14:paraId="6AC2459E" w14:textId="77777777" w:rsidR="00D2048D" w:rsidRPr="00E622B6" w:rsidRDefault="00D2048D" w:rsidP="0086283B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 xml:space="preserve">Odniesienie do </w:t>
            </w:r>
          </w:p>
          <w:p w14:paraId="39F5ADD1" w14:textId="77777777" w:rsidR="00D2048D" w:rsidRPr="00E622B6" w:rsidRDefault="00D2048D" w:rsidP="0086283B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 xml:space="preserve">kierunkowych efektów </w:t>
            </w:r>
            <w:r w:rsidR="00E151CA">
              <w:rPr>
                <w:b/>
                <w:sz w:val="22"/>
                <w:szCs w:val="22"/>
              </w:rPr>
              <w:t>uczenia się</w:t>
            </w:r>
          </w:p>
        </w:tc>
      </w:tr>
      <w:tr w:rsidR="00132A23" w:rsidRPr="00E622B6" w14:paraId="3A330744" w14:textId="77777777" w:rsidTr="00B147C0">
        <w:tc>
          <w:tcPr>
            <w:tcW w:w="612" w:type="pct"/>
          </w:tcPr>
          <w:p w14:paraId="7EC83E47" w14:textId="3D2C33B6" w:rsidR="00132A23" w:rsidRPr="00132A23" w:rsidRDefault="00837BA0" w:rsidP="00390F63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pl-PL"/>
              </w:rPr>
              <w:t>EP</w:t>
            </w:r>
            <w:r w:rsidRPr="00132A23">
              <w:rPr>
                <w:rFonts w:ascii="Times New Roman" w:hAnsi="Times New Roman" w:cs="Times New Roman"/>
                <w:lang w:val="pl-PL"/>
              </w:rPr>
              <w:t>1</w:t>
            </w:r>
          </w:p>
        </w:tc>
        <w:tc>
          <w:tcPr>
            <w:tcW w:w="3418" w:type="pct"/>
          </w:tcPr>
          <w:p w14:paraId="630A1730" w14:textId="77777777" w:rsidR="00132A23" w:rsidRPr="00132A23" w:rsidRDefault="00132A23" w:rsidP="00390F63">
            <w:pPr>
              <w:pStyle w:val="TableParagraph"/>
              <w:spacing w:line="249" w:lineRule="auto"/>
              <w:ind w:left="50"/>
              <w:rPr>
                <w:rFonts w:ascii="Times New Roman" w:hAnsi="Times New Roman" w:cs="Times New Roman"/>
                <w:lang w:val="pl-PL"/>
              </w:rPr>
            </w:pPr>
            <w:r w:rsidRPr="00132A23">
              <w:rPr>
                <w:rFonts w:ascii="Times New Roman" w:hAnsi="Times New Roman" w:cs="Times New Roman"/>
                <w:lang w:val="pl-PL"/>
              </w:rPr>
              <w:t xml:space="preserve">Potrafi opisać relacyjny model danych, wyjaśnić pojęcia klucza głównego i klucza obcego, wymienić i opisać więzy integralności w relacyjnym modelu danych, scharakteryzować inne niż relacyjny modele danych i bazy </w:t>
            </w:r>
            <w:proofErr w:type="spellStart"/>
            <w:r w:rsidRPr="00132A23">
              <w:rPr>
                <w:rFonts w:ascii="Times New Roman" w:hAnsi="Times New Roman" w:cs="Times New Roman"/>
                <w:lang w:val="pl-PL"/>
              </w:rPr>
              <w:t>NoSQL</w:t>
            </w:r>
            <w:proofErr w:type="spellEnd"/>
          </w:p>
        </w:tc>
        <w:tc>
          <w:tcPr>
            <w:tcW w:w="970" w:type="pct"/>
          </w:tcPr>
          <w:p w14:paraId="15286DC6" w14:textId="7259D5BB" w:rsidR="00132A23" w:rsidRPr="00132A23" w:rsidRDefault="00132A23" w:rsidP="00390F63">
            <w:pPr>
              <w:pStyle w:val="TableParagraph"/>
              <w:rPr>
                <w:rFonts w:ascii="Times New Roman" w:hAnsi="Times New Roman" w:cs="Times New Roman"/>
                <w:color w:val="000000"/>
              </w:rPr>
            </w:pPr>
            <w:r w:rsidRPr="00132A23">
              <w:rPr>
                <w:rFonts w:ascii="Times New Roman" w:hAnsi="Times New Roman" w:cs="Times New Roman"/>
                <w:color w:val="000000"/>
              </w:rPr>
              <w:t>P6S_W</w:t>
            </w:r>
            <w:r w:rsidR="00A01214">
              <w:rPr>
                <w:rFonts w:ascii="Times New Roman" w:hAnsi="Times New Roman" w:cs="Times New Roman"/>
                <w:color w:val="000000"/>
              </w:rPr>
              <w:t>14</w:t>
            </w:r>
            <w:r w:rsidRPr="00132A23"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0B89A2B1" w14:textId="7DAAC899" w:rsidR="00132A23" w:rsidRPr="00132A23" w:rsidRDefault="00A01214" w:rsidP="00390F63">
            <w:pPr>
              <w:pStyle w:val="TableParagraph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  <w:color w:val="000000"/>
              </w:rPr>
              <w:t>P6S_W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32A23" w:rsidRPr="00E622B6" w14:paraId="7EBAA2BA" w14:textId="77777777" w:rsidTr="00B147C0">
        <w:tc>
          <w:tcPr>
            <w:tcW w:w="612" w:type="pct"/>
          </w:tcPr>
          <w:p w14:paraId="52AA8090" w14:textId="54F1C7A0" w:rsidR="00132A23" w:rsidRPr="00132A23" w:rsidRDefault="00837BA0" w:rsidP="00390F63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  <w:r w:rsidRPr="00132A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18" w:type="pct"/>
          </w:tcPr>
          <w:p w14:paraId="7212EB60" w14:textId="77777777" w:rsidR="00132A23" w:rsidRPr="00132A23" w:rsidRDefault="00132A23" w:rsidP="00390F63">
            <w:pPr>
              <w:pStyle w:val="TableParagraph"/>
              <w:spacing w:before="1" w:line="240" w:lineRule="exact"/>
              <w:ind w:left="50"/>
              <w:rPr>
                <w:rFonts w:ascii="Times New Roman" w:hAnsi="Times New Roman" w:cs="Times New Roman"/>
                <w:lang w:val="pl-PL"/>
              </w:rPr>
            </w:pPr>
            <w:r w:rsidRPr="00132A23">
              <w:rPr>
                <w:rFonts w:ascii="Times New Roman" w:hAnsi="Times New Roman" w:cs="Times New Roman"/>
                <w:lang w:val="pl-PL"/>
              </w:rPr>
              <w:t>Potrafi scharakteryzować język SQL, wymienić instrukcje języka SQL oraz objaśnić ich znaczenie i składnię, potrafi korzystać z  graficznych narzędzi do tworzenia zapytań</w:t>
            </w:r>
          </w:p>
        </w:tc>
        <w:tc>
          <w:tcPr>
            <w:tcW w:w="970" w:type="pct"/>
          </w:tcPr>
          <w:p w14:paraId="4765689C" w14:textId="579FA1F0" w:rsidR="00A01214" w:rsidRPr="00132A23" w:rsidRDefault="00A01214" w:rsidP="00A01214">
            <w:pPr>
              <w:pStyle w:val="TableParagraph"/>
              <w:rPr>
                <w:rFonts w:ascii="Times New Roman" w:hAnsi="Times New Roman" w:cs="Times New Roman"/>
                <w:color w:val="000000"/>
              </w:rPr>
            </w:pPr>
            <w:r w:rsidRPr="00132A23">
              <w:rPr>
                <w:rFonts w:ascii="Times New Roman" w:hAnsi="Times New Roman" w:cs="Times New Roman"/>
                <w:color w:val="000000"/>
              </w:rPr>
              <w:t>P6S_W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132A23"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6270069D" w14:textId="72DB892F" w:rsidR="00132A23" w:rsidRPr="00132A23" w:rsidRDefault="00A01214" w:rsidP="00A01214">
            <w:pPr>
              <w:pStyle w:val="TableParagraph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  <w:color w:val="000000"/>
              </w:rPr>
              <w:t>P6S_W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132A23" w:rsidRPr="00E622B6" w14:paraId="22664CCB" w14:textId="77777777" w:rsidTr="00B147C0">
        <w:tc>
          <w:tcPr>
            <w:tcW w:w="612" w:type="pct"/>
          </w:tcPr>
          <w:p w14:paraId="5901B6C6" w14:textId="772292B5" w:rsidR="00132A23" w:rsidRPr="00132A23" w:rsidRDefault="00837BA0" w:rsidP="00390F63">
            <w:pPr>
              <w:pStyle w:val="TableParagraph"/>
              <w:ind w:right="1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  <w:r w:rsidRPr="00132A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18" w:type="pct"/>
          </w:tcPr>
          <w:p w14:paraId="31CDB7DA" w14:textId="77777777" w:rsidR="00132A23" w:rsidRPr="00132A23" w:rsidRDefault="00132A23" w:rsidP="00390F63">
            <w:pPr>
              <w:pStyle w:val="TableParagraph"/>
              <w:spacing w:line="249" w:lineRule="auto"/>
              <w:ind w:left="50" w:right="518"/>
              <w:rPr>
                <w:rFonts w:ascii="Times New Roman" w:hAnsi="Times New Roman" w:cs="Times New Roman"/>
                <w:lang w:val="pl-PL"/>
              </w:rPr>
            </w:pPr>
            <w:r w:rsidRPr="00132A23">
              <w:rPr>
                <w:rFonts w:ascii="Times New Roman" w:hAnsi="Times New Roman" w:cs="Times New Roman"/>
                <w:lang w:val="pl-PL"/>
              </w:rPr>
              <w:t>Potrafi opisać właściwości transakcji, podać przykłady wykorzystania transakcji, opisać poziomy izolacji transakcji</w:t>
            </w:r>
          </w:p>
        </w:tc>
        <w:tc>
          <w:tcPr>
            <w:tcW w:w="970" w:type="pct"/>
          </w:tcPr>
          <w:p w14:paraId="6798709B" w14:textId="77777777" w:rsidR="00A01214" w:rsidRPr="00132A23" w:rsidRDefault="00A01214" w:rsidP="00A01214">
            <w:pPr>
              <w:pStyle w:val="TableParagraph"/>
              <w:rPr>
                <w:rFonts w:ascii="Times New Roman" w:hAnsi="Times New Roman" w:cs="Times New Roman"/>
                <w:color w:val="000000"/>
              </w:rPr>
            </w:pPr>
            <w:r w:rsidRPr="00132A23">
              <w:rPr>
                <w:rFonts w:ascii="Times New Roman" w:hAnsi="Times New Roman" w:cs="Times New Roman"/>
                <w:color w:val="000000"/>
              </w:rPr>
              <w:t>P6S_W</w:t>
            </w:r>
            <w:r>
              <w:rPr>
                <w:rFonts w:ascii="Times New Roman" w:hAnsi="Times New Roman" w:cs="Times New Roman"/>
                <w:color w:val="000000"/>
              </w:rPr>
              <w:t>15</w:t>
            </w:r>
            <w:r w:rsidRPr="00132A23"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3CE46E3F" w14:textId="5E24D634" w:rsidR="00132A23" w:rsidRPr="00132A23" w:rsidRDefault="00A01214" w:rsidP="00A01214">
            <w:pPr>
              <w:pStyle w:val="TableParagraph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  <w:color w:val="000000"/>
              </w:rPr>
              <w:t>P6S_W</w:t>
            </w: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132A23" w:rsidRPr="00E622B6" w14:paraId="0E4A8D24" w14:textId="77777777" w:rsidTr="00B147C0">
        <w:tc>
          <w:tcPr>
            <w:tcW w:w="612" w:type="pct"/>
          </w:tcPr>
          <w:p w14:paraId="499CBC6C" w14:textId="6B5CDC6C" w:rsidR="00132A23" w:rsidRPr="00132A23" w:rsidRDefault="00837BA0" w:rsidP="00390F63">
            <w:pPr>
              <w:pStyle w:val="TableParagraph"/>
              <w:spacing w:before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  <w:r w:rsidRPr="00132A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18" w:type="pct"/>
          </w:tcPr>
          <w:p w14:paraId="1CF54950" w14:textId="77777777" w:rsidR="00132A23" w:rsidRPr="00132A23" w:rsidRDefault="00132A23" w:rsidP="00390F63">
            <w:pPr>
              <w:pStyle w:val="TableParagraph"/>
              <w:spacing w:before="77" w:line="249" w:lineRule="auto"/>
              <w:ind w:left="50"/>
              <w:rPr>
                <w:rFonts w:ascii="Times New Roman" w:hAnsi="Times New Roman" w:cs="Times New Roman"/>
                <w:lang w:val="pl-PL"/>
              </w:rPr>
            </w:pPr>
            <w:r w:rsidRPr="00132A23">
              <w:rPr>
                <w:rFonts w:ascii="Times New Roman" w:hAnsi="Times New Roman" w:cs="Times New Roman"/>
                <w:lang w:val="pl-PL"/>
              </w:rPr>
              <w:t>Potrafi  wymienić i scharakteryzować współczesne technologie tworzenia bazodanowych aplikacji klienckich, potrafi  tworzyć proste aplikacje klienckie</w:t>
            </w:r>
          </w:p>
        </w:tc>
        <w:tc>
          <w:tcPr>
            <w:tcW w:w="970" w:type="pct"/>
          </w:tcPr>
          <w:p w14:paraId="69416EF5" w14:textId="63548599" w:rsidR="00132A23" w:rsidRPr="00A01214" w:rsidRDefault="00A01214" w:rsidP="00A01214">
            <w:pPr>
              <w:pStyle w:val="TableParagraph"/>
              <w:rPr>
                <w:rFonts w:ascii="Times New Roman" w:hAnsi="Times New Roman" w:cs="Times New Roman"/>
                <w:color w:val="000000"/>
              </w:rPr>
            </w:pPr>
            <w:r w:rsidRPr="00132A23">
              <w:rPr>
                <w:rFonts w:ascii="Times New Roman" w:hAnsi="Times New Roman" w:cs="Times New Roman"/>
                <w:color w:val="000000"/>
              </w:rPr>
              <w:t>P6S_W</w:t>
            </w: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132A23" w:rsidRPr="00E622B6" w14:paraId="2FB0C077" w14:textId="77777777" w:rsidTr="00B147C0">
        <w:tc>
          <w:tcPr>
            <w:tcW w:w="612" w:type="pct"/>
          </w:tcPr>
          <w:p w14:paraId="5D155347" w14:textId="345BD775" w:rsidR="00132A23" w:rsidRPr="00132A23" w:rsidRDefault="00837BA0" w:rsidP="00390F63">
            <w:pPr>
              <w:pStyle w:val="TableParagraph"/>
              <w:spacing w:before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  <w:r w:rsidRPr="00132A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18" w:type="pct"/>
          </w:tcPr>
          <w:p w14:paraId="1628A349" w14:textId="77777777" w:rsidR="00132A23" w:rsidRPr="00132A23" w:rsidRDefault="00132A23" w:rsidP="00390F63">
            <w:pPr>
              <w:pStyle w:val="TableParagraph"/>
              <w:spacing w:before="77" w:line="249" w:lineRule="auto"/>
              <w:ind w:left="50"/>
              <w:rPr>
                <w:rFonts w:ascii="Times New Roman" w:hAnsi="Times New Roman" w:cs="Times New Roman"/>
                <w:lang w:val="pl-PL"/>
              </w:rPr>
            </w:pPr>
            <w:r w:rsidRPr="00132A23">
              <w:rPr>
                <w:rFonts w:ascii="Times New Roman" w:hAnsi="Times New Roman" w:cs="Times New Roman"/>
                <w:lang w:val="pl-PL"/>
              </w:rPr>
              <w:t>Potrafi  projektować bazy danych</w:t>
            </w:r>
          </w:p>
        </w:tc>
        <w:tc>
          <w:tcPr>
            <w:tcW w:w="970" w:type="pct"/>
          </w:tcPr>
          <w:p w14:paraId="13BF5F1E" w14:textId="515E8713" w:rsidR="00132A23" w:rsidRPr="00A01214" w:rsidRDefault="00A01214" w:rsidP="00A01214">
            <w:pPr>
              <w:pStyle w:val="TableParagraph"/>
              <w:rPr>
                <w:rFonts w:ascii="Times New Roman" w:hAnsi="Times New Roman" w:cs="Times New Roman"/>
                <w:color w:val="000000"/>
              </w:rPr>
            </w:pPr>
            <w:r w:rsidRPr="00132A23">
              <w:rPr>
                <w:rFonts w:ascii="Times New Roman" w:hAnsi="Times New Roman" w:cs="Times New Roman"/>
                <w:color w:val="000000"/>
              </w:rPr>
              <w:t>P6S_</w:t>
            </w:r>
            <w:r>
              <w:rPr>
                <w:rFonts w:ascii="Times New Roman" w:hAnsi="Times New Roman" w:cs="Times New Roman"/>
                <w:color w:val="000000"/>
              </w:rPr>
              <w:t>U</w:t>
            </w: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132A23" w:rsidRPr="00E622B6" w14:paraId="4A51D57B" w14:textId="77777777" w:rsidTr="00B147C0">
        <w:tc>
          <w:tcPr>
            <w:tcW w:w="612" w:type="pct"/>
          </w:tcPr>
          <w:p w14:paraId="2AD46269" w14:textId="3309FA99" w:rsidR="00132A23" w:rsidRPr="00132A23" w:rsidRDefault="00837BA0" w:rsidP="00390F63">
            <w:pPr>
              <w:pStyle w:val="TableParagraph"/>
              <w:spacing w:before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  <w:r w:rsidRPr="00132A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18" w:type="pct"/>
          </w:tcPr>
          <w:p w14:paraId="30D00D11" w14:textId="77777777" w:rsidR="00132A23" w:rsidRPr="00132A23" w:rsidRDefault="00132A23" w:rsidP="00390F63">
            <w:pPr>
              <w:pStyle w:val="TableParagraph"/>
              <w:spacing w:before="77" w:line="249" w:lineRule="auto"/>
              <w:ind w:left="50"/>
              <w:rPr>
                <w:rFonts w:ascii="Times New Roman" w:hAnsi="Times New Roman" w:cs="Times New Roman"/>
                <w:lang w:val="pl-PL"/>
              </w:rPr>
            </w:pPr>
            <w:r w:rsidRPr="00132A23">
              <w:rPr>
                <w:rFonts w:ascii="Times New Roman" w:hAnsi="Times New Roman" w:cs="Times New Roman"/>
                <w:lang w:val="pl-PL"/>
              </w:rPr>
              <w:t>Potrafi  instalować i konfigurować serwery SQL różnych producentów</w:t>
            </w:r>
          </w:p>
        </w:tc>
        <w:tc>
          <w:tcPr>
            <w:tcW w:w="970" w:type="pct"/>
          </w:tcPr>
          <w:p w14:paraId="2A6E10B9" w14:textId="7709AEAB" w:rsidR="00A01214" w:rsidRPr="00132A23" w:rsidRDefault="00A01214" w:rsidP="00A01214">
            <w:pPr>
              <w:pStyle w:val="TableParagraph"/>
              <w:rPr>
                <w:rFonts w:ascii="Times New Roman" w:hAnsi="Times New Roman" w:cs="Times New Roman"/>
                <w:color w:val="000000"/>
              </w:rPr>
            </w:pPr>
            <w:r w:rsidRPr="00132A23">
              <w:rPr>
                <w:rFonts w:ascii="Times New Roman" w:hAnsi="Times New Roman" w:cs="Times New Roman"/>
                <w:color w:val="000000"/>
              </w:rPr>
              <w:t>P6S_</w:t>
            </w:r>
            <w:r>
              <w:rPr>
                <w:rFonts w:ascii="Times New Roman" w:hAnsi="Times New Roman" w:cs="Times New Roman"/>
                <w:color w:val="000000"/>
              </w:rPr>
              <w:t>U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132A23"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4B850D08" w14:textId="2235FCCC" w:rsidR="00132A23" w:rsidRPr="00132A23" w:rsidRDefault="00A01214" w:rsidP="00A01214">
            <w:pPr>
              <w:pStyle w:val="TableParagraph"/>
              <w:rPr>
                <w:rFonts w:ascii="Times New Roman" w:hAnsi="Times New Roman" w:cs="Times New Roman"/>
                <w:color w:val="000000"/>
              </w:rPr>
            </w:pPr>
            <w:r w:rsidRPr="00132A23">
              <w:rPr>
                <w:rFonts w:ascii="Times New Roman" w:hAnsi="Times New Roman" w:cs="Times New Roman"/>
                <w:color w:val="000000"/>
              </w:rPr>
              <w:t>P6S_</w:t>
            </w:r>
            <w:r>
              <w:rPr>
                <w:rFonts w:ascii="Times New Roman" w:hAnsi="Times New Roman" w:cs="Times New Roman"/>
                <w:color w:val="000000"/>
              </w:rPr>
              <w:t>U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32A23" w:rsidRPr="00E622B6" w14:paraId="45BB2855" w14:textId="77777777" w:rsidTr="00B147C0">
        <w:tc>
          <w:tcPr>
            <w:tcW w:w="612" w:type="pct"/>
          </w:tcPr>
          <w:p w14:paraId="4077A6E7" w14:textId="31C434F9" w:rsidR="00132A23" w:rsidRPr="00132A23" w:rsidRDefault="00837BA0" w:rsidP="00390F63">
            <w:pPr>
              <w:pStyle w:val="TableParagraph"/>
              <w:spacing w:before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  <w:r w:rsidRPr="00132A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18" w:type="pct"/>
          </w:tcPr>
          <w:p w14:paraId="494AAFE1" w14:textId="77777777" w:rsidR="00132A23" w:rsidRPr="00132A23" w:rsidRDefault="00132A23" w:rsidP="00390F63">
            <w:pPr>
              <w:pStyle w:val="TableParagraph"/>
              <w:spacing w:before="77" w:line="249" w:lineRule="auto"/>
              <w:ind w:left="50"/>
              <w:rPr>
                <w:rFonts w:ascii="Times New Roman" w:hAnsi="Times New Roman" w:cs="Times New Roman"/>
                <w:lang w:val="pl-PL"/>
              </w:rPr>
            </w:pPr>
            <w:r w:rsidRPr="00132A23">
              <w:rPr>
                <w:rFonts w:ascii="Times New Roman" w:hAnsi="Times New Roman" w:cs="Times New Roman"/>
                <w:lang w:val="pl-PL"/>
              </w:rPr>
              <w:t>Potrafi dokonać analizy danych</w:t>
            </w:r>
          </w:p>
        </w:tc>
        <w:tc>
          <w:tcPr>
            <w:tcW w:w="970" w:type="pct"/>
          </w:tcPr>
          <w:p w14:paraId="36D0ACF7" w14:textId="77777777" w:rsidR="00A01214" w:rsidRPr="00132A23" w:rsidRDefault="00A01214" w:rsidP="00A01214">
            <w:pPr>
              <w:pStyle w:val="TableParagraph"/>
              <w:rPr>
                <w:rFonts w:ascii="Times New Roman" w:hAnsi="Times New Roman" w:cs="Times New Roman"/>
                <w:color w:val="000000"/>
              </w:rPr>
            </w:pPr>
            <w:r w:rsidRPr="00132A23">
              <w:rPr>
                <w:rFonts w:ascii="Times New Roman" w:hAnsi="Times New Roman" w:cs="Times New Roman"/>
                <w:color w:val="000000"/>
              </w:rPr>
              <w:t>P6S_</w:t>
            </w:r>
            <w:r>
              <w:rPr>
                <w:rFonts w:ascii="Times New Roman" w:hAnsi="Times New Roman" w:cs="Times New Roman"/>
                <w:color w:val="000000"/>
              </w:rPr>
              <w:t>U14</w:t>
            </w:r>
            <w:r w:rsidRPr="00132A23"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02FD2D2F" w14:textId="24751A89" w:rsidR="00132A23" w:rsidRPr="00132A23" w:rsidRDefault="00A01214" w:rsidP="00A01214">
            <w:pPr>
              <w:pStyle w:val="TableParagraph"/>
              <w:rPr>
                <w:rFonts w:ascii="Times New Roman" w:hAnsi="Times New Roman" w:cs="Times New Roman"/>
                <w:color w:val="000000"/>
              </w:rPr>
            </w:pPr>
            <w:r w:rsidRPr="00132A23">
              <w:rPr>
                <w:rFonts w:ascii="Times New Roman" w:hAnsi="Times New Roman" w:cs="Times New Roman"/>
                <w:color w:val="000000"/>
              </w:rPr>
              <w:t>P6S_</w:t>
            </w:r>
            <w:r>
              <w:rPr>
                <w:rFonts w:ascii="Times New Roman" w:hAnsi="Times New Roman" w:cs="Times New Roman"/>
                <w:color w:val="000000"/>
              </w:rPr>
              <w:t>U15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132A2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32A23">
              <w:rPr>
                <w:rFonts w:ascii="Times New Roman" w:hAnsi="Times New Roman" w:cs="Times New Roman"/>
                <w:color w:val="000000"/>
              </w:rPr>
              <w:t>P6S_</w:t>
            </w:r>
            <w:r>
              <w:rPr>
                <w:rFonts w:ascii="Times New Roman" w:hAnsi="Times New Roman" w:cs="Times New Roman"/>
                <w:color w:val="000000"/>
              </w:rPr>
              <w:t>U1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bookmarkStart w:id="2" w:name="_GoBack"/>
            <w:bookmarkEnd w:id="2"/>
          </w:p>
        </w:tc>
      </w:tr>
    </w:tbl>
    <w:p w14:paraId="73F3B5EA" w14:textId="070DB594" w:rsidR="00837BA0" w:rsidRDefault="00837BA0" w:rsidP="00837BA0"/>
    <w:p w14:paraId="33FB962E" w14:textId="77777777" w:rsidR="00837BA0" w:rsidRPr="00837BA0" w:rsidRDefault="00837BA0" w:rsidP="00837BA0"/>
    <w:p w14:paraId="380730EE" w14:textId="67E2696F"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>Treści programowe:</w:t>
      </w:r>
    </w:p>
    <w:p w14:paraId="06ECE219" w14:textId="77777777" w:rsidR="009D399E" w:rsidRDefault="009D399E" w:rsidP="00350F04">
      <w:pPr>
        <w:pStyle w:val="Nagwek4"/>
        <w:ind w:firstLine="0"/>
        <w:rPr>
          <w:sz w:val="22"/>
          <w:szCs w:val="22"/>
        </w:rPr>
      </w:pPr>
    </w:p>
    <w:p w14:paraId="4FD9B2E6" w14:textId="63C895CC" w:rsidR="001D4ED7" w:rsidRPr="00837BA0" w:rsidRDefault="00D2048D" w:rsidP="00837BA0">
      <w:pPr>
        <w:pStyle w:val="Nagwek4"/>
        <w:ind w:firstLine="0"/>
        <w:rPr>
          <w:sz w:val="22"/>
          <w:szCs w:val="22"/>
        </w:rPr>
      </w:pPr>
      <w:r w:rsidRPr="00E622B6">
        <w:rPr>
          <w:sz w:val="22"/>
          <w:szCs w:val="22"/>
        </w:rPr>
        <w:t xml:space="preserve">Semestr </w:t>
      </w:r>
      <w:r w:rsidR="00132A23">
        <w:rPr>
          <w:sz w:val="22"/>
          <w:szCs w:val="22"/>
        </w:rPr>
        <w:t>4</w:t>
      </w:r>
    </w:p>
    <w:tbl>
      <w:tblPr>
        <w:tblW w:w="4997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5918"/>
        <w:gridCol w:w="564"/>
        <w:gridCol w:w="424"/>
        <w:gridCol w:w="572"/>
        <w:gridCol w:w="1133"/>
      </w:tblGrid>
      <w:tr w:rsidR="00D2048D" w:rsidRPr="00E622B6" w14:paraId="02B318EE" w14:textId="77777777" w:rsidTr="00D50354">
        <w:trPr>
          <w:cantSplit/>
          <w:trHeight w:hRule="exact" w:val="302"/>
        </w:trPr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B107D4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Lp.</w:t>
            </w:r>
          </w:p>
        </w:tc>
        <w:tc>
          <w:tcPr>
            <w:tcW w:w="3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64DE5" w14:textId="77777777" w:rsidR="00D2048D" w:rsidRPr="00E622B6" w:rsidRDefault="00D2048D" w:rsidP="00C86066">
            <w:pPr>
              <w:ind w:left="12"/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Zagadnienia</w:t>
            </w:r>
          </w:p>
          <w:p w14:paraId="2A672A07" w14:textId="77777777" w:rsidR="00D2048D" w:rsidRPr="00E622B6" w:rsidRDefault="00D2048D" w:rsidP="00C86066">
            <w:pPr>
              <w:ind w:left="12"/>
              <w:jc w:val="center"/>
              <w:rPr>
                <w:sz w:val="22"/>
                <w:szCs w:val="22"/>
              </w:rPr>
            </w:pPr>
          </w:p>
        </w:tc>
        <w:tc>
          <w:tcPr>
            <w:tcW w:w="8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0E3B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lastRenderedPageBreak/>
              <w:t>Liczba godzin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2D668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Odniesienie</w:t>
            </w:r>
          </w:p>
          <w:p w14:paraId="58C83FFA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lastRenderedPageBreak/>
              <w:t xml:space="preserve">do EP dla </w:t>
            </w:r>
          </w:p>
          <w:p w14:paraId="154B3EC0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przedmiotu</w:t>
            </w:r>
          </w:p>
        </w:tc>
      </w:tr>
      <w:tr w:rsidR="00D2048D" w:rsidRPr="00E622B6" w14:paraId="3B44FA12" w14:textId="77777777" w:rsidTr="00132A23">
        <w:trPr>
          <w:cantSplit/>
          <w:trHeight w:hRule="exact" w:val="467"/>
        </w:trPr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1963" w14:textId="77777777" w:rsidR="00D2048D" w:rsidRPr="00E622B6" w:rsidRDefault="00D2048D" w:rsidP="00C86066">
            <w:pPr>
              <w:pStyle w:val="Styl"/>
              <w:jc w:val="center"/>
              <w:rPr>
                <w:sz w:val="22"/>
                <w:szCs w:val="22"/>
              </w:rPr>
            </w:pPr>
          </w:p>
        </w:tc>
        <w:tc>
          <w:tcPr>
            <w:tcW w:w="31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A3E9" w14:textId="77777777" w:rsidR="00D2048D" w:rsidRPr="00E622B6" w:rsidRDefault="00D2048D" w:rsidP="00C86066">
            <w:pPr>
              <w:pStyle w:val="Styl"/>
              <w:ind w:right="350"/>
              <w:jc w:val="center"/>
              <w:rPr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1449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W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0AEA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770B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L/P</w:t>
            </w:r>
          </w:p>
        </w:tc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B824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</w:p>
        </w:tc>
      </w:tr>
      <w:tr w:rsidR="00132A23" w:rsidRPr="00E622B6" w14:paraId="3E9A844A" w14:textId="77777777" w:rsidTr="00132A23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58D5" w14:textId="77777777" w:rsidR="00132A23" w:rsidRPr="00132A23" w:rsidRDefault="00132A23" w:rsidP="00837BA0">
            <w:pPr>
              <w:pStyle w:val="TableParagraph"/>
              <w:ind w:left="134"/>
              <w:jc w:val="center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CA7B" w14:textId="77777777" w:rsidR="00132A23" w:rsidRPr="00132A23" w:rsidRDefault="00132A23" w:rsidP="00390F63">
            <w:pPr>
              <w:pStyle w:val="TableParagraph"/>
              <w:spacing w:before="21" w:line="249" w:lineRule="auto"/>
              <w:ind w:left="50" w:right="912"/>
              <w:rPr>
                <w:rFonts w:ascii="Times New Roman" w:hAnsi="Times New Roman" w:cs="Times New Roman"/>
                <w:lang w:val="pl-PL"/>
              </w:rPr>
            </w:pPr>
            <w:r w:rsidRPr="00132A23">
              <w:rPr>
                <w:rFonts w:ascii="Times New Roman" w:hAnsi="Times New Roman" w:cs="Times New Roman"/>
                <w:lang w:val="pl-PL"/>
              </w:rPr>
              <w:t>Współczesne systemy zarządzania bazami danych.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A81F" w14:textId="77777777" w:rsidR="00132A23" w:rsidRPr="00132A23" w:rsidRDefault="00132A23" w:rsidP="00837BA0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AC7E" w14:textId="77777777" w:rsidR="00132A23" w:rsidRPr="00132A23" w:rsidRDefault="00132A23" w:rsidP="00837BA0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2195" w14:textId="77777777" w:rsidR="00132A23" w:rsidRPr="00132A23" w:rsidRDefault="00132A23" w:rsidP="00837BA0">
            <w:pPr>
              <w:ind w:left="4"/>
              <w:jc w:val="center"/>
              <w:rPr>
                <w:sz w:val="22"/>
                <w:szCs w:val="22"/>
              </w:rPr>
            </w:pPr>
            <w:r w:rsidRPr="00132A23"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39BB" w14:textId="62BADBC5" w:rsidR="00132A23" w:rsidRPr="00132A23" w:rsidRDefault="00837BA0" w:rsidP="00390F63">
            <w:pPr>
              <w:pStyle w:val="TableParagraph"/>
              <w:ind w:left="107" w:right="1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  <w:r w:rsidRPr="00132A23">
              <w:rPr>
                <w:rFonts w:ascii="Times New Roman" w:hAnsi="Times New Roman" w:cs="Times New Roman"/>
              </w:rPr>
              <w:t>1</w:t>
            </w:r>
          </w:p>
        </w:tc>
      </w:tr>
      <w:tr w:rsidR="00132A23" w:rsidRPr="00E622B6" w14:paraId="480EE091" w14:textId="77777777" w:rsidTr="00132A23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DE0E" w14:textId="77777777" w:rsidR="00132A23" w:rsidRPr="00132A23" w:rsidRDefault="00132A23" w:rsidP="00837BA0">
            <w:pPr>
              <w:pStyle w:val="TableParagraph"/>
              <w:ind w:left="134"/>
              <w:jc w:val="center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8A64" w14:textId="77777777" w:rsidR="00132A23" w:rsidRPr="00132A23" w:rsidRDefault="00132A23" w:rsidP="00390F63">
            <w:pPr>
              <w:pStyle w:val="TableParagraph"/>
              <w:spacing w:before="34" w:line="249" w:lineRule="auto"/>
              <w:ind w:left="50" w:right="171"/>
              <w:rPr>
                <w:rFonts w:ascii="Times New Roman" w:hAnsi="Times New Roman" w:cs="Times New Roman"/>
                <w:lang w:val="pl-PL"/>
              </w:rPr>
            </w:pPr>
            <w:r w:rsidRPr="00132A23">
              <w:rPr>
                <w:rFonts w:ascii="Times New Roman" w:hAnsi="Times New Roman" w:cs="Times New Roman"/>
                <w:w w:val="105"/>
                <w:lang w:val="pl-PL"/>
              </w:rPr>
              <w:t>Relacyjny model danych.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DB" w14:textId="77777777" w:rsidR="00132A23" w:rsidRPr="00132A23" w:rsidRDefault="00132A23" w:rsidP="00837BA0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592B" w14:textId="77777777" w:rsidR="00132A23" w:rsidRPr="00132A23" w:rsidRDefault="00132A23" w:rsidP="00837BA0">
            <w:pPr>
              <w:pStyle w:val="TableParagraph"/>
              <w:spacing w:before="90"/>
              <w:ind w:left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98E5" w14:textId="77777777" w:rsidR="00132A23" w:rsidRPr="00132A23" w:rsidRDefault="00132A23" w:rsidP="00837BA0">
            <w:pPr>
              <w:ind w:left="4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4D9A" w14:textId="43E68173" w:rsidR="00132A23" w:rsidRPr="00132A23" w:rsidRDefault="00837BA0" w:rsidP="00390F63">
            <w:pPr>
              <w:pStyle w:val="TableParagraph"/>
              <w:ind w:left="107" w:right="1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  <w:r w:rsidRPr="00132A23">
              <w:rPr>
                <w:rFonts w:ascii="Times New Roman" w:hAnsi="Times New Roman" w:cs="Times New Roman"/>
              </w:rPr>
              <w:t>1</w:t>
            </w:r>
            <w:r w:rsidR="00132A23" w:rsidRPr="00132A2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EP</w:t>
            </w:r>
            <w:r w:rsidRPr="00132A23">
              <w:rPr>
                <w:rFonts w:ascii="Times New Roman" w:hAnsi="Times New Roman" w:cs="Times New Roman"/>
              </w:rPr>
              <w:t>6</w:t>
            </w:r>
          </w:p>
        </w:tc>
      </w:tr>
      <w:tr w:rsidR="00132A23" w:rsidRPr="00E622B6" w14:paraId="059A94CD" w14:textId="77777777" w:rsidTr="00132A23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E96C" w14:textId="77777777" w:rsidR="00132A23" w:rsidRPr="00132A23" w:rsidRDefault="00132A23" w:rsidP="00837BA0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D0C4" w14:textId="77777777" w:rsidR="00132A23" w:rsidRPr="00132A23" w:rsidRDefault="00132A23" w:rsidP="00390F63">
            <w:pPr>
              <w:pStyle w:val="TableParagraph"/>
              <w:spacing w:line="249" w:lineRule="auto"/>
              <w:ind w:left="50" w:right="14"/>
              <w:rPr>
                <w:rFonts w:ascii="Times New Roman" w:hAnsi="Times New Roman" w:cs="Times New Roman"/>
                <w:lang w:val="pl-PL"/>
              </w:rPr>
            </w:pPr>
            <w:r w:rsidRPr="00132A23">
              <w:rPr>
                <w:rFonts w:ascii="Times New Roman" w:hAnsi="Times New Roman" w:cs="Times New Roman"/>
                <w:w w:val="105"/>
                <w:lang w:val="pl-PL"/>
              </w:rPr>
              <w:t>Algebra relacyjna i rachunek relacyjny.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C4D8" w14:textId="77777777" w:rsidR="00132A23" w:rsidRPr="00132A23" w:rsidRDefault="00132A23" w:rsidP="00837BA0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  <w:lang w:val="pl-PL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83E9" w14:textId="2127944B" w:rsidR="00132A23" w:rsidRPr="00132A23" w:rsidRDefault="00132A23" w:rsidP="00837BA0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5BC8" w14:textId="77777777" w:rsidR="00132A23" w:rsidRPr="00132A23" w:rsidRDefault="00132A23" w:rsidP="00837BA0">
            <w:pPr>
              <w:ind w:left="4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F535" w14:textId="0D51BF0D" w:rsidR="00132A23" w:rsidRPr="00132A23" w:rsidRDefault="00837BA0" w:rsidP="00390F63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  <w:r w:rsidRPr="00132A23">
              <w:rPr>
                <w:rFonts w:ascii="Times New Roman" w:hAnsi="Times New Roman" w:cs="Times New Roman"/>
              </w:rPr>
              <w:t>1</w:t>
            </w:r>
          </w:p>
        </w:tc>
      </w:tr>
      <w:tr w:rsidR="00132A23" w:rsidRPr="00E622B6" w14:paraId="5E3138DB" w14:textId="77777777" w:rsidTr="00132A23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5D7" w14:textId="77777777" w:rsidR="00132A23" w:rsidRPr="00132A23" w:rsidRDefault="00132A23" w:rsidP="00837BA0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5767" w14:textId="77777777" w:rsidR="00132A23" w:rsidRPr="00132A23" w:rsidRDefault="00132A23" w:rsidP="00390F63">
            <w:pPr>
              <w:pStyle w:val="TableParagraph"/>
              <w:ind w:left="50" w:right="156"/>
              <w:rPr>
                <w:rFonts w:ascii="Times New Roman" w:hAnsi="Times New Roman" w:cs="Times New Roman"/>
                <w:lang w:val="pl-PL"/>
              </w:rPr>
            </w:pPr>
            <w:r w:rsidRPr="00132A23">
              <w:rPr>
                <w:rFonts w:ascii="Times New Roman" w:hAnsi="Times New Roman" w:cs="Times New Roman"/>
                <w:lang w:val="pl-PL"/>
              </w:rPr>
              <w:t>Projektowanie relacyjnych baz danych.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DEC0" w14:textId="77777777" w:rsidR="00132A23" w:rsidRPr="00132A23" w:rsidRDefault="00132A23" w:rsidP="00837BA0">
            <w:pPr>
              <w:pStyle w:val="TableParagraph"/>
              <w:spacing w:before="1"/>
              <w:ind w:left="4"/>
              <w:jc w:val="center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431D" w14:textId="77777777" w:rsidR="00132A23" w:rsidRPr="00132A23" w:rsidRDefault="00132A23" w:rsidP="00837BA0">
            <w:pPr>
              <w:pStyle w:val="TableParagraph"/>
              <w:spacing w:before="1"/>
              <w:ind w:left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A7CD" w14:textId="77777777" w:rsidR="00132A23" w:rsidRPr="00132A23" w:rsidRDefault="00132A23" w:rsidP="00837BA0">
            <w:pPr>
              <w:ind w:left="4"/>
              <w:jc w:val="center"/>
              <w:rPr>
                <w:sz w:val="22"/>
                <w:szCs w:val="22"/>
              </w:rPr>
            </w:pPr>
            <w:r w:rsidRPr="00132A23">
              <w:rPr>
                <w:sz w:val="22"/>
                <w:szCs w:val="22"/>
              </w:rPr>
              <w:t>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0509" w14:textId="0A1B4D9F" w:rsidR="00132A23" w:rsidRPr="00132A23" w:rsidRDefault="00837BA0" w:rsidP="00390F63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  <w:r w:rsidRPr="00132A23">
              <w:rPr>
                <w:rFonts w:ascii="Times New Roman" w:hAnsi="Times New Roman" w:cs="Times New Roman"/>
              </w:rPr>
              <w:t>1</w:t>
            </w:r>
          </w:p>
        </w:tc>
      </w:tr>
      <w:tr w:rsidR="00132A23" w:rsidRPr="00E622B6" w14:paraId="246A71B9" w14:textId="77777777" w:rsidTr="00132A23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1CE0" w14:textId="77777777" w:rsidR="00132A23" w:rsidRPr="00132A23" w:rsidRDefault="00132A23" w:rsidP="00837BA0">
            <w:pPr>
              <w:pStyle w:val="TableParagraph"/>
              <w:spacing w:before="32"/>
              <w:jc w:val="center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85C1" w14:textId="77777777" w:rsidR="00132A23" w:rsidRPr="00132A23" w:rsidRDefault="00132A23" w:rsidP="00390F63">
            <w:pPr>
              <w:pStyle w:val="TableParagraph"/>
              <w:spacing w:before="7"/>
              <w:ind w:left="50"/>
              <w:rPr>
                <w:rFonts w:ascii="Times New Roman" w:hAnsi="Times New Roman" w:cs="Times New Roman"/>
                <w:w w:val="105"/>
                <w:lang w:val="pl-PL"/>
              </w:rPr>
            </w:pPr>
            <w:r w:rsidRPr="00132A23">
              <w:rPr>
                <w:rFonts w:ascii="Times New Roman" w:hAnsi="Times New Roman" w:cs="Times New Roman"/>
                <w:w w:val="105"/>
                <w:lang w:val="pl-PL"/>
              </w:rPr>
              <w:t>Język SQL.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28C9" w14:textId="77777777" w:rsidR="00132A23" w:rsidRPr="00132A23" w:rsidRDefault="00132A23" w:rsidP="00837BA0">
            <w:pPr>
              <w:pStyle w:val="TableParagraph"/>
              <w:spacing w:before="32"/>
              <w:ind w:left="4"/>
              <w:jc w:val="center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8189" w14:textId="77777777" w:rsidR="00132A23" w:rsidRPr="00132A23" w:rsidRDefault="00132A23" w:rsidP="00837BA0">
            <w:pPr>
              <w:pStyle w:val="TableParagraph"/>
              <w:spacing w:before="32"/>
              <w:ind w:left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286F" w14:textId="77777777" w:rsidR="00132A23" w:rsidRPr="00132A23" w:rsidRDefault="00132A23" w:rsidP="00837BA0">
            <w:pPr>
              <w:ind w:left="4"/>
              <w:jc w:val="center"/>
              <w:rPr>
                <w:sz w:val="22"/>
                <w:szCs w:val="22"/>
              </w:rPr>
            </w:pPr>
            <w:r w:rsidRPr="00132A23">
              <w:rPr>
                <w:sz w:val="22"/>
                <w:szCs w:val="22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DE9F" w14:textId="0C965EAA" w:rsidR="00132A23" w:rsidRPr="00132A23" w:rsidRDefault="00837BA0" w:rsidP="00390F63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  <w:r w:rsidRPr="00132A23">
              <w:rPr>
                <w:rFonts w:ascii="Times New Roman" w:hAnsi="Times New Roman" w:cs="Times New Roman"/>
              </w:rPr>
              <w:t>5</w:t>
            </w:r>
          </w:p>
        </w:tc>
      </w:tr>
      <w:tr w:rsidR="00132A23" w:rsidRPr="00E622B6" w14:paraId="70F2246B" w14:textId="77777777" w:rsidTr="00132A23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98A1" w14:textId="77777777" w:rsidR="00132A23" w:rsidRPr="00132A23" w:rsidRDefault="00132A23" w:rsidP="00837BA0">
            <w:pPr>
              <w:pStyle w:val="TableParagraph"/>
              <w:spacing w:before="32"/>
              <w:jc w:val="center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2AD5" w14:textId="77777777" w:rsidR="00132A23" w:rsidRPr="00132A23" w:rsidRDefault="00132A23" w:rsidP="00390F63">
            <w:pPr>
              <w:pStyle w:val="TableParagraph"/>
              <w:spacing w:before="7"/>
              <w:ind w:left="50"/>
              <w:rPr>
                <w:rFonts w:ascii="Times New Roman" w:hAnsi="Times New Roman" w:cs="Times New Roman"/>
                <w:w w:val="105"/>
                <w:lang w:val="pl-PL"/>
              </w:rPr>
            </w:pPr>
            <w:r w:rsidRPr="00132A23">
              <w:rPr>
                <w:rFonts w:ascii="Times New Roman" w:hAnsi="Times New Roman" w:cs="Times New Roman"/>
                <w:w w:val="105"/>
                <w:lang w:val="pl-PL"/>
              </w:rPr>
              <w:t>Transakcje.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1F1E" w14:textId="77777777" w:rsidR="00132A23" w:rsidRPr="00132A23" w:rsidRDefault="00132A23" w:rsidP="00837BA0">
            <w:pPr>
              <w:pStyle w:val="TableParagraph"/>
              <w:spacing w:before="32"/>
              <w:ind w:left="4"/>
              <w:jc w:val="center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B7E9" w14:textId="77777777" w:rsidR="00132A23" w:rsidRPr="00132A23" w:rsidRDefault="00132A23" w:rsidP="00837BA0">
            <w:pPr>
              <w:pStyle w:val="TableParagraph"/>
              <w:spacing w:before="32"/>
              <w:ind w:left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42C8" w14:textId="77777777" w:rsidR="00132A23" w:rsidRPr="00132A23" w:rsidRDefault="00132A23" w:rsidP="00837BA0">
            <w:pPr>
              <w:ind w:left="4"/>
              <w:jc w:val="center"/>
              <w:rPr>
                <w:sz w:val="22"/>
                <w:szCs w:val="22"/>
              </w:rPr>
            </w:pPr>
            <w:r w:rsidRPr="00132A23"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C407" w14:textId="5F62154C" w:rsidR="00132A23" w:rsidRPr="00132A23" w:rsidRDefault="00837BA0" w:rsidP="00390F63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  <w:r w:rsidRPr="00132A23">
              <w:rPr>
                <w:rFonts w:ascii="Times New Roman" w:hAnsi="Times New Roman" w:cs="Times New Roman"/>
              </w:rPr>
              <w:t>2</w:t>
            </w:r>
            <w:r w:rsidR="00132A23" w:rsidRPr="00132A2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EP</w:t>
            </w:r>
            <w:r w:rsidRPr="00132A23">
              <w:rPr>
                <w:rFonts w:ascii="Times New Roman" w:hAnsi="Times New Roman" w:cs="Times New Roman"/>
              </w:rPr>
              <w:t>5</w:t>
            </w:r>
          </w:p>
        </w:tc>
      </w:tr>
      <w:tr w:rsidR="00132A23" w:rsidRPr="00E622B6" w14:paraId="01251938" w14:textId="77777777" w:rsidTr="00132A23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21F2" w14:textId="77777777" w:rsidR="00132A23" w:rsidRPr="00132A23" w:rsidRDefault="00132A23" w:rsidP="00837BA0">
            <w:pPr>
              <w:pStyle w:val="TableParagraph"/>
              <w:spacing w:before="32"/>
              <w:jc w:val="center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0B2C" w14:textId="77777777" w:rsidR="00132A23" w:rsidRPr="00132A23" w:rsidRDefault="00132A23" w:rsidP="00390F63">
            <w:pPr>
              <w:pStyle w:val="TableParagraph"/>
              <w:spacing w:before="7"/>
              <w:ind w:left="50"/>
              <w:rPr>
                <w:rFonts w:ascii="Times New Roman" w:hAnsi="Times New Roman" w:cs="Times New Roman"/>
                <w:w w:val="105"/>
                <w:lang w:val="pl-PL"/>
              </w:rPr>
            </w:pPr>
            <w:r w:rsidRPr="00132A23">
              <w:rPr>
                <w:rFonts w:ascii="Times New Roman" w:hAnsi="Times New Roman" w:cs="Times New Roman"/>
                <w:w w:val="105"/>
                <w:lang w:val="pl-PL"/>
              </w:rPr>
              <w:t>Proceduralne rozszerzenie języka SQL, procedury składowane,  wyzwalacze i procedury wyzwalane.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4AAF" w14:textId="77777777" w:rsidR="00132A23" w:rsidRPr="00132A23" w:rsidRDefault="00132A23" w:rsidP="00837BA0">
            <w:pPr>
              <w:pStyle w:val="TableParagraph"/>
              <w:spacing w:before="32"/>
              <w:ind w:left="4"/>
              <w:jc w:val="center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0226" w14:textId="77777777" w:rsidR="00132A23" w:rsidRPr="00132A23" w:rsidRDefault="00132A23" w:rsidP="00837BA0">
            <w:pPr>
              <w:pStyle w:val="TableParagraph"/>
              <w:spacing w:before="32"/>
              <w:ind w:left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5F31" w14:textId="77777777" w:rsidR="00132A23" w:rsidRPr="00132A23" w:rsidRDefault="00132A23" w:rsidP="00837BA0">
            <w:pPr>
              <w:ind w:left="4"/>
              <w:jc w:val="center"/>
              <w:rPr>
                <w:sz w:val="22"/>
                <w:szCs w:val="22"/>
              </w:rPr>
            </w:pPr>
            <w:r w:rsidRPr="00132A23"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D084" w14:textId="5D587233" w:rsidR="00132A23" w:rsidRPr="00132A23" w:rsidRDefault="00837BA0" w:rsidP="00390F63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  <w:r w:rsidRPr="00132A23">
              <w:rPr>
                <w:rFonts w:ascii="Times New Roman" w:hAnsi="Times New Roman" w:cs="Times New Roman"/>
              </w:rPr>
              <w:t>3</w:t>
            </w:r>
          </w:p>
        </w:tc>
      </w:tr>
      <w:tr w:rsidR="00132A23" w:rsidRPr="00E622B6" w14:paraId="5959B171" w14:textId="77777777" w:rsidTr="00132A23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34D7" w14:textId="77777777" w:rsidR="00132A23" w:rsidRPr="00132A23" w:rsidRDefault="00132A23" w:rsidP="00837BA0">
            <w:pPr>
              <w:pStyle w:val="TableParagraph"/>
              <w:spacing w:before="32"/>
              <w:jc w:val="center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D821" w14:textId="77777777" w:rsidR="00132A23" w:rsidRPr="00132A23" w:rsidRDefault="00132A23" w:rsidP="00390F63">
            <w:pPr>
              <w:pStyle w:val="TableParagraph"/>
              <w:spacing w:before="7"/>
              <w:ind w:left="50"/>
              <w:rPr>
                <w:rFonts w:ascii="Times New Roman" w:hAnsi="Times New Roman" w:cs="Times New Roman"/>
                <w:w w:val="105"/>
                <w:lang w:val="pl-PL"/>
              </w:rPr>
            </w:pPr>
            <w:r w:rsidRPr="00132A23">
              <w:rPr>
                <w:rFonts w:ascii="Times New Roman" w:hAnsi="Times New Roman" w:cs="Times New Roman"/>
                <w:w w:val="105"/>
                <w:lang w:val="pl-PL"/>
              </w:rPr>
              <w:t>Technologie tworzenia bazodanowych aplikacji klienckich.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158F" w14:textId="77777777" w:rsidR="00132A23" w:rsidRPr="00132A23" w:rsidRDefault="00132A23" w:rsidP="00837BA0">
            <w:pPr>
              <w:pStyle w:val="TableParagraph"/>
              <w:spacing w:before="32"/>
              <w:ind w:left="4"/>
              <w:jc w:val="center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ED8C" w14:textId="77777777" w:rsidR="00132A23" w:rsidRPr="00132A23" w:rsidRDefault="00132A23" w:rsidP="00837BA0">
            <w:pPr>
              <w:pStyle w:val="TableParagraph"/>
              <w:spacing w:before="32"/>
              <w:ind w:left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E6E0" w14:textId="77777777" w:rsidR="00132A23" w:rsidRPr="00132A23" w:rsidRDefault="00132A23" w:rsidP="00837BA0">
            <w:pPr>
              <w:ind w:left="4"/>
              <w:jc w:val="center"/>
              <w:rPr>
                <w:sz w:val="22"/>
                <w:szCs w:val="22"/>
              </w:rPr>
            </w:pPr>
            <w:r w:rsidRPr="00132A23">
              <w:rPr>
                <w:sz w:val="22"/>
                <w:szCs w:val="22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2978" w14:textId="5E867A86" w:rsidR="00132A23" w:rsidRPr="00132A23" w:rsidRDefault="00837BA0" w:rsidP="00390F63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  <w:r w:rsidRPr="00132A23">
              <w:rPr>
                <w:rFonts w:ascii="Times New Roman" w:hAnsi="Times New Roman" w:cs="Times New Roman"/>
              </w:rPr>
              <w:t>2</w:t>
            </w:r>
            <w:r w:rsidR="00132A23" w:rsidRPr="00132A2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EP</w:t>
            </w:r>
            <w:r w:rsidRPr="00132A23">
              <w:rPr>
                <w:rFonts w:ascii="Times New Roman" w:hAnsi="Times New Roman" w:cs="Times New Roman"/>
              </w:rPr>
              <w:t>5</w:t>
            </w:r>
          </w:p>
        </w:tc>
      </w:tr>
      <w:tr w:rsidR="00132A23" w:rsidRPr="00E622B6" w14:paraId="302391FC" w14:textId="77777777" w:rsidTr="00132A23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1583" w14:textId="77777777" w:rsidR="00132A23" w:rsidRPr="00132A23" w:rsidRDefault="00132A23" w:rsidP="00837BA0">
            <w:pPr>
              <w:pStyle w:val="TableParagraph"/>
              <w:spacing w:before="32"/>
              <w:jc w:val="center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3E25" w14:textId="77777777" w:rsidR="00132A23" w:rsidRPr="00132A23" w:rsidRDefault="00132A23" w:rsidP="00390F63">
            <w:pPr>
              <w:pStyle w:val="TableParagraph"/>
              <w:spacing w:before="7"/>
              <w:ind w:left="50"/>
              <w:rPr>
                <w:rFonts w:ascii="Times New Roman" w:hAnsi="Times New Roman" w:cs="Times New Roman"/>
                <w:w w:val="105"/>
                <w:lang w:val="pl-PL"/>
              </w:rPr>
            </w:pPr>
            <w:r w:rsidRPr="00132A23">
              <w:rPr>
                <w:rFonts w:ascii="Times New Roman" w:hAnsi="Times New Roman" w:cs="Times New Roman"/>
                <w:w w:val="105"/>
                <w:lang w:val="pl-PL"/>
              </w:rPr>
              <w:t>Projekt prostej internetowej aplikacji bazodanowej.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FF71" w14:textId="0670CB47" w:rsidR="00132A23" w:rsidRPr="00E26012" w:rsidRDefault="00132A23" w:rsidP="00837BA0">
            <w:pPr>
              <w:pStyle w:val="TableParagraph"/>
              <w:spacing w:before="32"/>
              <w:ind w:left="4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3809" w14:textId="77777777" w:rsidR="00132A23" w:rsidRPr="00E26012" w:rsidRDefault="00132A23" w:rsidP="00837BA0">
            <w:pPr>
              <w:pStyle w:val="TableParagraph"/>
              <w:spacing w:before="32"/>
              <w:ind w:left="4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B4FE" w14:textId="77777777" w:rsidR="00132A23" w:rsidRPr="00132A23" w:rsidRDefault="00132A23" w:rsidP="00837BA0">
            <w:pPr>
              <w:ind w:left="4"/>
              <w:jc w:val="center"/>
              <w:rPr>
                <w:sz w:val="22"/>
                <w:szCs w:val="22"/>
              </w:rPr>
            </w:pPr>
            <w:r w:rsidRPr="00132A23">
              <w:rPr>
                <w:sz w:val="22"/>
                <w:szCs w:val="22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68EF" w14:textId="24147B08" w:rsidR="00132A23" w:rsidRPr="00132A23" w:rsidRDefault="00837BA0" w:rsidP="00390F63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  <w:r w:rsidRPr="00132A23">
              <w:rPr>
                <w:rFonts w:ascii="Times New Roman" w:hAnsi="Times New Roman" w:cs="Times New Roman"/>
              </w:rPr>
              <w:t>4</w:t>
            </w:r>
          </w:p>
        </w:tc>
      </w:tr>
      <w:tr w:rsidR="00132A23" w:rsidRPr="00E622B6" w14:paraId="56E8255D" w14:textId="77777777" w:rsidTr="00132A23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3F72" w14:textId="77777777" w:rsidR="00132A23" w:rsidRPr="00132A23" w:rsidRDefault="00132A23" w:rsidP="00837BA0">
            <w:pPr>
              <w:pStyle w:val="TableParagraph"/>
              <w:spacing w:before="32"/>
              <w:jc w:val="center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DC85" w14:textId="77777777" w:rsidR="00132A23" w:rsidRPr="00132A23" w:rsidRDefault="00132A23" w:rsidP="00390F63">
            <w:pPr>
              <w:pStyle w:val="TableParagraph"/>
              <w:spacing w:before="7"/>
              <w:ind w:left="50"/>
              <w:rPr>
                <w:rFonts w:ascii="Times New Roman" w:hAnsi="Times New Roman" w:cs="Times New Roman"/>
                <w:w w:val="105"/>
              </w:rPr>
            </w:pPr>
            <w:r w:rsidRPr="00132A23">
              <w:rPr>
                <w:rFonts w:ascii="Times New Roman" w:hAnsi="Times New Roman" w:cs="Times New Roman"/>
                <w:w w:val="105"/>
                <w:lang w:val="pl-PL"/>
              </w:rPr>
              <w:t>Podstawy analizy</w:t>
            </w:r>
            <w:r w:rsidRPr="00132A23">
              <w:rPr>
                <w:rFonts w:ascii="Times New Roman" w:hAnsi="Times New Roman" w:cs="Times New Roman"/>
                <w:w w:val="105"/>
              </w:rPr>
              <w:t xml:space="preserve"> </w:t>
            </w:r>
            <w:proofErr w:type="spellStart"/>
            <w:r w:rsidRPr="00132A23">
              <w:rPr>
                <w:rFonts w:ascii="Times New Roman" w:hAnsi="Times New Roman" w:cs="Times New Roman"/>
                <w:w w:val="105"/>
              </w:rPr>
              <w:t>danych</w:t>
            </w:r>
            <w:proofErr w:type="spellEnd"/>
            <w:r w:rsidRPr="00132A23">
              <w:rPr>
                <w:rFonts w:ascii="Times New Roman" w:hAnsi="Times New Roman" w:cs="Times New Roman"/>
                <w:w w:val="105"/>
              </w:rPr>
              <w:t xml:space="preserve">, </w:t>
            </w:r>
            <w:proofErr w:type="spellStart"/>
            <w:r w:rsidRPr="00132A23">
              <w:rPr>
                <w:rFonts w:ascii="Times New Roman" w:hAnsi="Times New Roman" w:cs="Times New Roman"/>
                <w:w w:val="105"/>
              </w:rPr>
              <w:t>raporty</w:t>
            </w:r>
            <w:proofErr w:type="spellEnd"/>
            <w:r w:rsidRPr="00132A23">
              <w:rPr>
                <w:rFonts w:ascii="Times New Roman" w:hAnsi="Times New Roman" w:cs="Times New Roman"/>
                <w:w w:val="105"/>
              </w:rPr>
              <w:t>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A791" w14:textId="77777777" w:rsidR="00132A23" w:rsidRPr="00132A23" w:rsidRDefault="00132A23" w:rsidP="00837BA0">
            <w:pPr>
              <w:pStyle w:val="TableParagraph"/>
              <w:spacing w:before="32"/>
              <w:ind w:left="4"/>
              <w:jc w:val="center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49EF" w14:textId="77777777" w:rsidR="00132A23" w:rsidRPr="00132A23" w:rsidRDefault="00132A23" w:rsidP="00837BA0">
            <w:pPr>
              <w:pStyle w:val="TableParagraph"/>
              <w:spacing w:before="32"/>
              <w:ind w:left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0AA6" w14:textId="77777777" w:rsidR="00132A23" w:rsidRPr="00132A23" w:rsidRDefault="00132A23" w:rsidP="00837BA0">
            <w:pPr>
              <w:ind w:left="4"/>
              <w:jc w:val="center"/>
              <w:rPr>
                <w:sz w:val="22"/>
                <w:szCs w:val="22"/>
              </w:rPr>
            </w:pPr>
            <w:r w:rsidRPr="00132A23"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5E50" w14:textId="38D4F081" w:rsidR="00132A23" w:rsidRPr="00132A23" w:rsidRDefault="00837BA0" w:rsidP="00390F63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  <w:r w:rsidRPr="00132A23">
              <w:rPr>
                <w:rFonts w:ascii="Times New Roman" w:hAnsi="Times New Roman" w:cs="Times New Roman"/>
              </w:rPr>
              <w:t>4</w:t>
            </w:r>
          </w:p>
        </w:tc>
      </w:tr>
      <w:tr w:rsidR="00132A23" w:rsidRPr="00E622B6" w14:paraId="54A8B822" w14:textId="77777777" w:rsidTr="00132A23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35D5" w14:textId="77777777" w:rsidR="00132A23" w:rsidRPr="00132A23" w:rsidRDefault="00132A23" w:rsidP="00837BA0">
            <w:pPr>
              <w:pStyle w:val="TableParagraph"/>
              <w:spacing w:before="32"/>
              <w:jc w:val="center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E613" w14:textId="77777777" w:rsidR="00132A23" w:rsidRPr="00132A23" w:rsidRDefault="00132A23" w:rsidP="00390F63">
            <w:pPr>
              <w:pStyle w:val="TableParagraph"/>
              <w:spacing w:before="7"/>
              <w:ind w:left="50"/>
              <w:rPr>
                <w:rFonts w:ascii="Times New Roman" w:hAnsi="Times New Roman" w:cs="Times New Roman"/>
                <w:w w:val="105"/>
                <w:lang w:val="pl-PL"/>
              </w:rPr>
            </w:pPr>
            <w:r w:rsidRPr="00132A23">
              <w:rPr>
                <w:rFonts w:ascii="Times New Roman" w:hAnsi="Times New Roman" w:cs="Times New Roman"/>
                <w:w w:val="105"/>
                <w:lang w:val="pl-PL"/>
              </w:rPr>
              <w:t xml:space="preserve">Bazy danych XML i </w:t>
            </w:r>
            <w:proofErr w:type="spellStart"/>
            <w:r w:rsidRPr="00132A23">
              <w:rPr>
                <w:rFonts w:ascii="Times New Roman" w:hAnsi="Times New Roman" w:cs="Times New Roman"/>
                <w:w w:val="105"/>
                <w:lang w:val="pl-PL"/>
              </w:rPr>
              <w:t>NoSQL</w:t>
            </w:r>
            <w:proofErr w:type="spellEnd"/>
            <w:r w:rsidRPr="00132A23">
              <w:rPr>
                <w:rFonts w:ascii="Times New Roman" w:hAnsi="Times New Roman" w:cs="Times New Roman"/>
                <w:w w:val="105"/>
                <w:lang w:val="pl-PL"/>
              </w:rPr>
              <w:t>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3B7E" w14:textId="77777777" w:rsidR="00132A23" w:rsidRPr="00132A23" w:rsidRDefault="00132A23" w:rsidP="00837BA0">
            <w:pPr>
              <w:pStyle w:val="TableParagraph"/>
              <w:spacing w:before="32"/>
              <w:ind w:left="4"/>
              <w:jc w:val="center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53C0" w14:textId="77777777" w:rsidR="00132A23" w:rsidRPr="00132A23" w:rsidRDefault="00132A23" w:rsidP="00837BA0">
            <w:pPr>
              <w:pStyle w:val="TableParagraph"/>
              <w:spacing w:before="32"/>
              <w:ind w:left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B3B4" w14:textId="77777777" w:rsidR="00132A23" w:rsidRPr="00132A23" w:rsidRDefault="00132A23" w:rsidP="00837BA0">
            <w:pPr>
              <w:ind w:left="4"/>
              <w:jc w:val="center"/>
              <w:rPr>
                <w:sz w:val="22"/>
                <w:szCs w:val="22"/>
              </w:rPr>
            </w:pPr>
            <w:r w:rsidRPr="00132A23">
              <w:rPr>
                <w:sz w:val="22"/>
                <w:szCs w:val="22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011F" w14:textId="64F4A972" w:rsidR="00132A23" w:rsidRPr="00132A23" w:rsidRDefault="00837BA0" w:rsidP="00390F63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  <w:r w:rsidRPr="00132A23">
              <w:rPr>
                <w:rFonts w:ascii="Times New Roman" w:hAnsi="Times New Roman" w:cs="Times New Roman"/>
              </w:rPr>
              <w:t>7</w:t>
            </w:r>
          </w:p>
        </w:tc>
      </w:tr>
      <w:tr w:rsidR="00132A23" w:rsidRPr="00E622B6" w14:paraId="61520673" w14:textId="77777777" w:rsidTr="00132A23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E131" w14:textId="77777777" w:rsidR="00132A23" w:rsidRPr="00132A23" w:rsidRDefault="00132A23" w:rsidP="00837BA0">
            <w:pPr>
              <w:pStyle w:val="TableParagraph"/>
              <w:spacing w:before="32"/>
              <w:jc w:val="center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03C4" w14:textId="77777777" w:rsidR="00132A23" w:rsidRPr="00132A23" w:rsidRDefault="00132A23" w:rsidP="00390F63">
            <w:pPr>
              <w:pStyle w:val="TableParagraph"/>
              <w:spacing w:before="7"/>
              <w:ind w:left="50"/>
              <w:rPr>
                <w:rFonts w:ascii="Times New Roman" w:hAnsi="Times New Roman" w:cs="Times New Roman"/>
                <w:w w:val="105"/>
                <w:lang w:val="pl-PL"/>
              </w:rPr>
            </w:pPr>
            <w:r w:rsidRPr="00132A23">
              <w:rPr>
                <w:rFonts w:ascii="Times New Roman" w:hAnsi="Times New Roman" w:cs="Times New Roman"/>
                <w:w w:val="105"/>
                <w:lang w:val="pl-PL"/>
              </w:rPr>
              <w:t>Kierunki rozwoju systemów baz danych.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76C7" w14:textId="77777777" w:rsidR="00132A23" w:rsidRPr="00132A23" w:rsidRDefault="00132A23" w:rsidP="00837BA0">
            <w:pPr>
              <w:pStyle w:val="TableParagraph"/>
              <w:spacing w:before="32"/>
              <w:ind w:left="4"/>
              <w:jc w:val="center"/>
              <w:rPr>
                <w:rFonts w:ascii="Times New Roman" w:hAnsi="Times New Roman" w:cs="Times New Roman"/>
              </w:rPr>
            </w:pPr>
            <w:r w:rsidRPr="00132A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A4CF" w14:textId="77777777" w:rsidR="00132A23" w:rsidRPr="00132A23" w:rsidRDefault="00132A23" w:rsidP="00837BA0">
            <w:pPr>
              <w:pStyle w:val="TableParagraph"/>
              <w:spacing w:before="32"/>
              <w:ind w:left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5DFC" w14:textId="77777777" w:rsidR="00132A23" w:rsidRPr="00132A23" w:rsidRDefault="00132A23" w:rsidP="00837BA0">
            <w:pPr>
              <w:ind w:left="4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5CA5" w14:textId="350D77D9" w:rsidR="00132A23" w:rsidRPr="00132A23" w:rsidRDefault="00837BA0" w:rsidP="00390F63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  <w:r w:rsidRPr="00132A23">
              <w:rPr>
                <w:rFonts w:ascii="Times New Roman" w:hAnsi="Times New Roman" w:cs="Times New Roman"/>
              </w:rPr>
              <w:t>1</w:t>
            </w:r>
          </w:p>
        </w:tc>
      </w:tr>
    </w:tbl>
    <w:p w14:paraId="0208AE6E" w14:textId="77777777" w:rsidR="00837BA0" w:rsidRPr="00741253" w:rsidRDefault="00837BA0" w:rsidP="00837BA0">
      <w:pPr>
        <w:spacing w:before="240" w:after="60"/>
        <w:rPr>
          <w:b/>
        </w:rPr>
      </w:pPr>
      <w:r w:rsidRPr="00741253">
        <w:rPr>
          <w:b/>
        </w:rPr>
        <w:t>Metody weryfikacji efektów uczenia się (w odniesieniu do poszczególnych efektów):</w:t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14"/>
        <w:gridCol w:w="567"/>
        <w:gridCol w:w="992"/>
        <w:gridCol w:w="992"/>
        <w:gridCol w:w="1129"/>
        <w:gridCol w:w="1286"/>
        <w:gridCol w:w="851"/>
        <w:gridCol w:w="1134"/>
        <w:gridCol w:w="1124"/>
        <w:gridCol w:w="719"/>
      </w:tblGrid>
      <w:tr w:rsidR="00837BA0" w:rsidRPr="00741253" w14:paraId="6D74DD29" w14:textId="77777777" w:rsidTr="00344A91">
        <w:trPr>
          <w:trHeight w:val="918"/>
          <w:jc w:val="center"/>
        </w:trPr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22186D9B" w14:textId="77777777" w:rsidR="00837BA0" w:rsidRPr="00741253" w:rsidRDefault="00837BA0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Symbol</w:t>
            </w:r>
          </w:p>
          <w:p w14:paraId="1E319D44" w14:textId="77777777" w:rsidR="00837BA0" w:rsidRPr="00741253" w:rsidRDefault="00837BA0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EP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06B0EE5" w14:textId="77777777" w:rsidR="00837BA0" w:rsidRPr="00741253" w:rsidRDefault="00837BA0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Test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627552F" w14:textId="77777777" w:rsidR="00837BA0" w:rsidRPr="00741253" w:rsidRDefault="00837BA0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3DFBDECA" w14:textId="77777777" w:rsidR="00837BA0" w:rsidRPr="00741253" w:rsidRDefault="00837BA0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ustny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29EC8BF" w14:textId="77777777" w:rsidR="00837BA0" w:rsidRPr="00741253" w:rsidRDefault="00837BA0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2088074E" w14:textId="77777777" w:rsidR="00837BA0" w:rsidRPr="00741253" w:rsidRDefault="00837BA0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pisemny</w:t>
            </w:r>
          </w:p>
        </w:tc>
        <w:tc>
          <w:tcPr>
            <w:tcW w:w="1129" w:type="dxa"/>
            <w:shd w:val="clear" w:color="auto" w:fill="D9D9D9" w:themeFill="background1" w:themeFillShade="D9"/>
            <w:vAlign w:val="center"/>
          </w:tcPr>
          <w:p w14:paraId="1D8CEC7E" w14:textId="77777777" w:rsidR="00837BA0" w:rsidRPr="00741253" w:rsidRDefault="00837BA0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Kolokwium</w:t>
            </w:r>
          </w:p>
        </w:tc>
        <w:tc>
          <w:tcPr>
            <w:tcW w:w="1286" w:type="dxa"/>
            <w:shd w:val="clear" w:color="auto" w:fill="D9D9D9" w:themeFill="background1" w:themeFillShade="D9"/>
            <w:vAlign w:val="center"/>
          </w:tcPr>
          <w:p w14:paraId="42596E3F" w14:textId="77777777" w:rsidR="00837BA0" w:rsidRPr="00741253" w:rsidRDefault="00837BA0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Sprawozdanie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BE743DF" w14:textId="77777777" w:rsidR="00837BA0" w:rsidRPr="00741253" w:rsidRDefault="00837BA0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Projekt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223ABCF" w14:textId="77777777" w:rsidR="00837BA0" w:rsidRPr="00741253" w:rsidRDefault="00837BA0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Prezentacja</w:t>
            </w:r>
          </w:p>
        </w:tc>
        <w:tc>
          <w:tcPr>
            <w:tcW w:w="1124" w:type="dxa"/>
            <w:shd w:val="clear" w:color="auto" w:fill="D9D9D9" w:themeFill="background1" w:themeFillShade="D9"/>
            <w:vAlign w:val="center"/>
          </w:tcPr>
          <w:p w14:paraId="5D831052" w14:textId="77777777" w:rsidR="00837BA0" w:rsidRPr="00741253" w:rsidRDefault="00837BA0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Zaliczenie</w:t>
            </w:r>
          </w:p>
          <w:p w14:paraId="0815F7D4" w14:textId="77777777" w:rsidR="00837BA0" w:rsidRPr="00741253" w:rsidRDefault="00837BA0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praktyczne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4DD131EB" w14:textId="77777777" w:rsidR="00837BA0" w:rsidRPr="00741253" w:rsidRDefault="00837BA0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Inne</w:t>
            </w:r>
          </w:p>
        </w:tc>
      </w:tr>
      <w:tr w:rsidR="00837BA0" w:rsidRPr="00741253" w14:paraId="2167A0B7" w14:textId="77777777" w:rsidTr="00B70DE7">
        <w:trPr>
          <w:trHeight w:val="340"/>
          <w:jc w:val="center"/>
        </w:trPr>
        <w:tc>
          <w:tcPr>
            <w:tcW w:w="714" w:type="dxa"/>
            <w:vAlign w:val="center"/>
          </w:tcPr>
          <w:p w14:paraId="3755511A" w14:textId="77777777" w:rsidR="00837BA0" w:rsidRPr="00741253" w:rsidRDefault="00837BA0" w:rsidP="00837BA0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EP1</w:t>
            </w:r>
          </w:p>
        </w:tc>
        <w:tc>
          <w:tcPr>
            <w:tcW w:w="567" w:type="dxa"/>
            <w:vAlign w:val="center"/>
          </w:tcPr>
          <w:p w14:paraId="5F1518CD" w14:textId="77777777" w:rsidR="00837BA0" w:rsidRPr="00741253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7655FD1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719AB9F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4ED9AC4E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</w:tcPr>
          <w:p w14:paraId="0FB4195C" w14:textId="3270E9CB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B3D9CEA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5B98337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</w:tcPr>
          <w:p w14:paraId="48EBB663" w14:textId="00C157C6" w:rsidR="00837BA0" w:rsidRPr="00741253" w:rsidRDefault="00837BA0" w:rsidP="00837BA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19" w:type="dxa"/>
            <w:vAlign w:val="center"/>
          </w:tcPr>
          <w:p w14:paraId="15C0D2E7" w14:textId="77777777" w:rsidR="00837BA0" w:rsidRPr="00741253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</w:tr>
      <w:tr w:rsidR="00837BA0" w:rsidRPr="00741253" w14:paraId="0F6EAC2A" w14:textId="77777777" w:rsidTr="00B70DE7">
        <w:trPr>
          <w:trHeight w:val="340"/>
          <w:jc w:val="center"/>
        </w:trPr>
        <w:tc>
          <w:tcPr>
            <w:tcW w:w="714" w:type="dxa"/>
            <w:vAlign w:val="center"/>
          </w:tcPr>
          <w:p w14:paraId="1F8D5A2F" w14:textId="77777777" w:rsidR="00837BA0" w:rsidRPr="00741253" w:rsidRDefault="00837BA0" w:rsidP="00837BA0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EP2</w:t>
            </w:r>
          </w:p>
        </w:tc>
        <w:tc>
          <w:tcPr>
            <w:tcW w:w="567" w:type="dxa"/>
            <w:vAlign w:val="center"/>
          </w:tcPr>
          <w:p w14:paraId="0CC97E6A" w14:textId="77777777" w:rsidR="00837BA0" w:rsidRPr="00741253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9036AF9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32B8A5C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38678BDE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</w:tcPr>
          <w:p w14:paraId="776D9013" w14:textId="30C5EBC9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13D243C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1A3EB09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</w:tcPr>
          <w:p w14:paraId="687C9EEB" w14:textId="14510101" w:rsidR="00837BA0" w:rsidRPr="00741253" w:rsidRDefault="00837BA0" w:rsidP="00837BA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19" w:type="dxa"/>
            <w:vAlign w:val="center"/>
          </w:tcPr>
          <w:p w14:paraId="0FE997BB" w14:textId="77777777" w:rsidR="00837BA0" w:rsidRPr="00741253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</w:tr>
      <w:tr w:rsidR="00837BA0" w:rsidRPr="00741253" w14:paraId="56A22006" w14:textId="77777777" w:rsidTr="00B70DE7">
        <w:trPr>
          <w:trHeight w:val="340"/>
          <w:jc w:val="center"/>
        </w:trPr>
        <w:tc>
          <w:tcPr>
            <w:tcW w:w="714" w:type="dxa"/>
            <w:vAlign w:val="center"/>
          </w:tcPr>
          <w:p w14:paraId="23CF88D2" w14:textId="77777777" w:rsidR="00837BA0" w:rsidRPr="00741253" w:rsidRDefault="00837BA0" w:rsidP="00837BA0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EP3</w:t>
            </w:r>
          </w:p>
        </w:tc>
        <w:tc>
          <w:tcPr>
            <w:tcW w:w="567" w:type="dxa"/>
            <w:vAlign w:val="center"/>
          </w:tcPr>
          <w:p w14:paraId="6BC0B7A7" w14:textId="77777777" w:rsidR="00837BA0" w:rsidRPr="00741253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B5279ED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61C6779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0ABA2F6D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</w:tcPr>
          <w:p w14:paraId="23BA315B" w14:textId="33F34C19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90431D9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0F917BD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</w:tcPr>
          <w:p w14:paraId="1F10998F" w14:textId="02A02E14" w:rsidR="00837BA0" w:rsidRPr="00741253" w:rsidRDefault="00837BA0" w:rsidP="00837BA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19" w:type="dxa"/>
            <w:vAlign w:val="center"/>
          </w:tcPr>
          <w:p w14:paraId="5ADFCC01" w14:textId="77777777" w:rsidR="00837BA0" w:rsidRPr="00741253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</w:tr>
      <w:tr w:rsidR="00837BA0" w:rsidRPr="00741253" w14:paraId="42D5C640" w14:textId="77777777" w:rsidTr="00B70DE7">
        <w:trPr>
          <w:trHeight w:val="340"/>
          <w:jc w:val="center"/>
        </w:trPr>
        <w:tc>
          <w:tcPr>
            <w:tcW w:w="714" w:type="dxa"/>
            <w:vAlign w:val="center"/>
          </w:tcPr>
          <w:p w14:paraId="24B361F8" w14:textId="77777777" w:rsidR="00837BA0" w:rsidRPr="00741253" w:rsidRDefault="00837BA0" w:rsidP="00837BA0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EP4</w:t>
            </w:r>
          </w:p>
        </w:tc>
        <w:tc>
          <w:tcPr>
            <w:tcW w:w="567" w:type="dxa"/>
            <w:vAlign w:val="center"/>
          </w:tcPr>
          <w:p w14:paraId="10C22E21" w14:textId="77777777" w:rsidR="00837BA0" w:rsidRPr="00741253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47062F6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69128F8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69DD955F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</w:tcPr>
          <w:p w14:paraId="74B85133" w14:textId="17BB18E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E0FFCC0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66028E5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</w:tcPr>
          <w:p w14:paraId="520D962F" w14:textId="56146269" w:rsidR="00837BA0" w:rsidRPr="00741253" w:rsidRDefault="00837BA0" w:rsidP="00837BA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19" w:type="dxa"/>
            <w:vAlign w:val="center"/>
          </w:tcPr>
          <w:p w14:paraId="6E475D5E" w14:textId="77777777" w:rsidR="00837BA0" w:rsidRPr="00741253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</w:tr>
      <w:tr w:rsidR="00837BA0" w:rsidRPr="00741253" w14:paraId="4CA50013" w14:textId="77777777" w:rsidTr="00B70DE7">
        <w:trPr>
          <w:trHeight w:val="340"/>
          <w:jc w:val="center"/>
        </w:trPr>
        <w:tc>
          <w:tcPr>
            <w:tcW w:w="714" w:type="dxa"/>
            <w:vAlign w:val="center"/>
          </w:tcPr>
          <w:p w14:paraId="1E235CB2" w14:textId="77777777" w:rsidR="00837BA0" w:rsidRPr="00741253" w:rsidRDefault="00837BA0" w:rsidP="00837BA0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EP5</w:t>
            </w:r>
          </w:p>
        </w:tc>
        <w:tc>
          <w:tcPr>
            <w:tcW w:w="567" w:type="dxa"/>
            <w:vAlign w:val="center"/>
          </w:tcPr>
          <w:p w14:paraId="4DA7CB2A" w14:textId="77777777" w:rsidR="00837BA0" w:rsidRPr="00741253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929F46F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9930890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38BC45AB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</w:tcPr>
          <w:p w14:paraId="29C9844B" w14:textId="7FB703C5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2E4FC8D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5B975C2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</w:tcPr>
          <w:p w14:paraId="06E7405D" w14:textId="67102DA0" w:rsidR="00837BA0" w:rsidRPr="00741253" w:rsidRDefault="00837BA0" w:rsidP="00837BA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19" w:type="dxa"/>
            <w:vAlign w:val="center"/>
          </w:tcPr>
          <w:p w14:paraId="709CDBB1" w14:textId="77777777" w:rsidR="00837BA0" w:rsidRPr="00741253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</w:tr>
      <w:tr w:rsidR="00837BA0" w:rsidRPr="00741253" w14:paraId="43F47243" w14:textId="77777777" w:rsidTr="00B70DE7">
        <w:trPr>
          <w:trHeight w:val="340"/>
          <w:jc w:val="center"/>
        </w:trPr>
        <w:tc>
          <w:tcPr>
            <w:tcW w:w="714" w:type="dxa"/>
            <w:vAlign w:val="center"/>
          </w:tcPr>
          <w:p w14:paraId="7100AC98" w14:textId="77777777" w:rsidR="00837BA0" w:rsidRDefault="00837BA0" w:rsidP="00837BA0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</w:t>
            </w:r>
            <w:r>
              <w:rPr>
                <w:sz w:val="22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41EA3F4D" w14:textId="77777777" w:rsidR="00837BA0" w:rsidRPr="00741253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28B3F05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2FD78AF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110BB190" w14:textId="77777777" w:rsidR="00837BA0" w:rsidRDefault="00837BA0" w:rsidP="00837BA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</w:tcPr>
          <w:p w14:paraId="08A78894" w14:textId="2B18A310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E2F5023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822154D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</w:tcPr>
          <w:p w14:paraId="6E97E27E" w14:textId="72B33341" w:rsidR="00837BA0" w:rsidRPr="00741253" w:rsidRDefault="00837BA0" w:rsidP="00837BA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19" w:type="dxa"/>
            <w:vAlign w:val="center"/>
          </w:tcPr>
          <w:p w14:paraId="53D8EC77" w14:textId="77777777" w:rsidR="00837BA0" w:rsidRPr="00741253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</w:tr>
      <w:tr w:rsidR="00837BA0" w:rsidRPr="00741253" w14:paraId="1BC1A170" w14:textId="77777777" w:rsidTr="00B70DE7">
        <w:trPr>
          <w:trHeight w:val="340"/>
          <w:jc w:val="center"/>
        </w:trPr>
        <w:tc>
          <w:tcPr>
            <w:tcW w:w="714" w:type="dxa"/>
            <w:vAlign w:val="center"/>
          </w:tcPr>
          <w:p w14:paraId="13D056CC" w14:textId="77777777" w:rsidR="00837BA0" w:rsidRDefault="00837BA0" w:rsidP="00837BA0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</w:t>
            </w:r>
            <w:r>
              <w:rPr>
                <w:sz w:val="22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14:paraId="3A9E9D83" w14:textId="77777777" w:rsidR="00837BA0" w:rsidRPr="00741253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20D766A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984B9D2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43D963C3" w14:textId="77777777" w:rsidR="00837BA0" w:rsidRDefault="00837BA0" w:rsidP="00837BA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</w:tcPr>
          <w:p w14:paraId="05D50BB5" w14:textId="6B347873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92EC664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27DC789" w14:textId="77777777" w:rsidR="00837BA0" w:rsidRPr="00741253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</w:tcPr>
          <w:p w14:paraId="5E5CD179" w14:textId="5FC2468A" w:rsidR="00837BA0" w:rsidRPr="00741253" w:rsidRDefault="00837BA0" w:rsidP="00837BA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19" w:type="dxa"/>
            <w:vAlign w:val="center"/>
          </w:tcPr>
          <w:p w14:paraId="29DCEECB" w14:textId="77777777" w:rsidR="00837BA0" w:rsidRPr="00741253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3FB5C8E" w14:textId="7EE7106A" w:rsidR="001D4ED7" w:rsidRPr="00837BA0" w:rsidRDefault="00D2048D" w:rsidP="00837BA0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>Kryteria zaliczenia przedmiotu: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5"/>
        <w:gridCol w:w="7973"/>
      </w:tblGrid>
      <w:tr w:rsidR="00D2048D" w:rsidRPr="00E622B6" w14:paraId="59C65099" w14:textId="77777777" w:rsidTr="00B147C0">
        <w:tc>
          <w:tcPr>
            <w:tcW w:w="803" w:type="pct"/>
            <w:shd w:val="clear" w:color="auto" w:fill="D9D9D9"/>
          </w:tcPr>
          <w:p w14:paraId="7D1A78D1" w14:textId="77777777" w:rsidR="00D2048D" w:rsidRPr="00111E29" w:rsidRDefault="00D2048D" w:rsidP="000967DB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 w:rsidRPr="00111E29">
              <w:rPr>
                <w:bCs/>
                <w:sz w:val="22"/>
                <w:szCs w:val="22"/>
              </w:rPr>
              <w:t>Semestr</w:t>
            </w:r>
          </w:p>
        </w:tc>
        <w:tc>
          <w:tcPr>
            <w:tcW w:w="4197" w:type="pct"/>
            <w:shd w:val="clear" w:color="auto" w:fill="D9D9D9"/>
          </w:tcPr>
          <w:p w14:paraId="7B99E3D5" w14:textId="77777777" w:rsidR="00D2048D" w:rsidRPr="00111E29" w:rsidRDefault="00D2048D" w:rsidP="000967DB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 w:rsidRPr="00111E29">
              <w:rPr>
                <w:bCs/>
                <w:sz w:val="22"/>
                <w:szCs w:val="22"/>
              </w:rPr>
              <w:t>Ocena pozytywna (min. dostateczny)</w:t>
            </w:r>
          </w:p>
        </w:tc>
      </w:tr>
      <w:tr w:rsidR="001D4ED7" w:rsidRPr="00E622B6" w14:paraId="1E9724FD" w14:textId="77777777" w:rsidTr="00B147C0">
        <w:trPr>
          <w:trHeight w:val="819"/>
        </w:trPr>
        <w:tc>
          <w:tcPr>
            <w:tcW w:w="803" w:type="pct"/>
            <w:vAlign w:val="center"/>
          </w:tcPr>
          <w:p w14:paraId="280EDEEA" w14:textId="77777777" w:rsidR="001D4ED7" w:rsidRPr="00111E29" w:rsidRDefault="001F36F5" w:rsidP="00D81CFF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197" w:type="pct"/>
          </w:tcPr>
          <w:p w14:paraId="5D8A8EF9" w14:textId="77777777" w:rsidR="00132A23" w:rsidRPr="00132A23" w:rsidRDefault="00132A23" w:rsidP="00132A23">
            <w:pPr>
              <w:rPr>
                <w:sz w:val="22"/>
                <w:szCs w:val="22"/>
              </w:rPr>
            </w:pPr>
            <w:r w:rsidRPr="00132A23">
              <w:rPr>
                <w:sz w:val="22"/>
                <w:szCs w:val="22"/>
              </w:rPr>
              <w:t xml:space="preserve">Student uzyskał zakładane efekty kształcenia. Na laboratoriach dopuszcza się 1 nieobecności. Ocena końcowa (OC) składa się ze średniej ważonej z wykładu (W) i ćwiczeń  (L) wg wzoru OC=40%W+60%L z zaokrąglenie do skali ocen obowiązujących w </w:t>
            </w:r>
            <w:r>
              <w:rPr>
                <w:sz w:val="22"/>
                <w:szCs w:val="22"/>
              </w:rPr>
              <w:t>U</w:t>
            </w:r>
            <w:r w:rsidRPr="00132A23">
              <w:rPr>
                <w:sz w:val="22"/>
                <w:szCs w:val="22"/>
              </w:rPr>
              <w:t>MG.</w:t>
            </w:r>
          </w:p>
          <w:p w14:paraId="279BC9BD" w14:textId="77777777" w:rsidR="001D4ED7" w:rsidRPr="00C61B35" w:rsidRDefault="00132A23" w:rsidP="00132A23">
            <w:pPr>
              <w:rPr>
                <w:sz w:val="22"/>
                <w:szCs w:val="22"/>
              </w:rPr>
            </w:pPr>
            <w:r w:rsidRPr="00132A23">
              <w:rPr>
                <w:sz w:val="22"/>
                <w:szCs w:val="22"/>
              </w:rPr>
              <w:t>Ocena końcowa z przedmiotu wpisana jest dla wykładu i będzie pozytywna jedynie pod warunkiem uzyskania oceny pozytywnej zarówno z ćwiczeń jak i osobno z  wykładu.</w:t>
            </w:r>
          </w:p>
        </w:tc>
      </w:tr>
    </w:tbl>
    <w:p w14:paraId="2772C2C5" w14:textId="77777777" w:rsidR="008F71CE" w:rsidRDefault="00D2048D" w:rsidP="008F71CE">
      <w:pPr>
        <w:pStyle w:val="Nagwek1"/>
        <w:spacing w:before="0"/>
        <w:rPr>
          <w:b w:val="0"/>
          <w:sz w:val="22"/>
          <w:szCs w:val="22"/>
        </w:rPr>
      </w:pPr>
      <w:r w:rsidRPr="00E622B6">
        <w:rPr>
          <w:b w:val="0"/>
          <w:sz w:val="22"/>
          <w:szCs w:val="22"/>
        </w:rPr>
        <w:t xml:space="preserve">Uwaga: student otrzymuje ocenę powyżej dostatecznej, jeżeli uzyskane efekty </w:t>
      </w:r>
      <w:r w:rsidR="008C410D">
        <w:rPr>
          <w:b w:val="0"/>
          <w:sz w:val="22"/>
          <w:szCs w:val="22"/>
        </w:rPr>
        <w:t>uczenia</w:t>
      </w:r>
      <w:r w:rsidRPr="00E622B6">
        <w:rPr>
          <w:b w:val="0"/>
          <w:sz w:val="22"/>
          <w:szCs w:val="22"/>
        </w:rPr>
        <w:t xml:space="preserve"> przekraczają wymagane minimum.</w:t>
      </w:r>
    </w:p>
    <w:p w14:paraId="78A6D6A1" w14:textId="77777777" w:rsidR="00136DFA" w:rsidRPr="00136DFA" w:rsidRDefault="00136DFA" w:rsidP="00136DFA"/>
    <w:p w14:paraId="0BC1B9A7" w14:textId="6854CFF0" w:rsidR="00932FEF" w:rsidRPr="00837BA0" w:rsidRDefault="00D2048D" w:rsidP="00837BA0">
      <w:pPr>
        <w:pStyle w:val="Nagwek1"/>
        <w:spacing w:before="0"/>
        <w:rPr>
          <w:sz w:val="22"/>
          <w:szCs w:val="22"/>
        </w:rPr>
      </w:pPr>
      <w:r w:rsidRPr="00E622B6">
        <w:rPr>
          <w:sz w:val="22"/>
          <w:szCs w:val="22"/>
        </w:rPr>
        <w:t>Nakład pracy studenta: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96"/>
        <w:gridCol w:w="904"/>
        <w:gridCol w:w="904"/>
        <w:gridCol w:w="904"/>
        <w:gridCol w:w="690"/>
      </w:tblGrid>
      <w:tr w:rsidR="00D2048D" w:rsidRPr="00E622B6" w14:paraId="146BD50F" w14:textId="77777777" w:rsidTr="00837BA0">
        <w:tc>
          <w:tcPr>
            <w:tcW w:w="3209" w:type="pct"/>
            <w:vMerge w:val="restart"/>
            <w:shd w:val="clear" w:color="auto" w:fill="D9D9D9"/>
            <w:vAlign w:val="center"/>
          </w:tcPr>
          <w:p w14:paraId="21FC0300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1791" w:type="pct"/>
            <w:gridSpan w:val="4"/>
            <w:shd w:val="clear" w:color="auto" w:fill="D9D9D9"/>
          </w:tcPr>
          <w:p w14:paraId="5C0BEDD7" w14:textId="77777777" w:rsidR="00D2048D" w:rsidRPr="00E622B6" w:rsidRDefault="00D2048D" w:rsidP="00D81CFF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Szacunkowa liczba godzin na</w:t>
            </w:r>
          </w:p>
          <w:p w14:paraId="50B03EF3" w14:textId="77777777"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zrealizowanie aktywności</w:t>
            </w:r>
          </w:p>
        </w:tc>
      </w:tr>
      <w:tr w:rsidR="00837BA0" w:rsidRPr="00E622B6" w14:paraId="59FDBBBA" w14:textId="77777777" w:rsidTr="00837BA0">
        <w:tc>
          <w:tcPr>
            <w:tcW w:w="3209" w:type="pct"/>
            <w:vMerge/>
            <w:shd w:val="clear" w:color="auto" w:fill="D9D9D9"/>
          </w:tcPr>
          <w:p w14:paraId="07D95FB1" w14:textId="77777777" w:rsidR="00837BA0" w:rsidRPr="00E622B6" w:rsidRDefault="00837BA0" w:rsidP="00837BA0">
            <w:pPr>
              <w:rPr>
                <w:sz w:val="22"/>
                <w:szCs w:val="22"/>
              </w:rPr>
            </w:pPr>
          </w:p>
        </w:tc>
        <w:tc>
          <w:tcPr>
            <w:tcW w:w="476" w:type="pct"/>
            <w:shd w:val="clear" w:color="auto" w:fill="D9D9D9"/>
            <w:vAlign w:val="center"/>
          </w:tcPr>
          <w:p w14:paraId="3938C877" w14:textId="709B4CD5" w:rsidR="00837BA0" w:rsidRPr="00E622B6" w:rsidRDefault="00837BA0" w:rsidP="00837BA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</w:p>
        </w:tc>
        <w:tc>
          <w:tcPr>
            <w:tcW w:w="476" w:type="pct"/>
            <w:shd w:val="clear" w:color="auto" w:fill="D9D9D9"/>
            <w:vAlign w:val="center"/>
          </w:tcPr>
          <w:p w14:paraId="526F5BCA" w14:textId="69221F27" w:rsidR="00837BA0" w:rsidRPr="00E622B6" w:rsidRDefault="00837BA0" w:rsidP="00837BA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76" w:type="pct"/>
            <w:shd w:val="clear" w:color="auto" w:fill="D9D9D9"/>
            <w:vAlign w:val="center"/>
          </w:tcPr>
          <w:p w14:paraId="15213711" w14:textId="1A2F8301" w:rsidR="00837BA0" w:rsidRPr="00E622B6" w:rsidRDefault="00837BA0" w:rsidP="00837BA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</w:t>
            </w:r>
          </w:p>
        </w:tc>
        <w:tc>
          <w:tcPr>
            <w:tcW w:w="364" w:type="pct"/>
            <w:shd w:val="clear" w:color="auto" w:fill="D9D9D9"/>
            <w:vAlign w:val="center"/>
          </w:tcPr>
          <w:p w14:paraId="364A431F" w14:textId="3BCCE355" w:rsidR="00837BA0" w:rsidRPr="00E622B6" w:rsidRDefault="00837BA0" w:rsidP="00837BA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</w:p>
        </w:tc>
      </w:tr>
      <w:tr w:rsidR="00837BA0" w:rsidRPr="00E622B6" w14:paraId="6DD82A9E" w14:textId="77777777" w:rsidTr="00837BA0">
        <w:tc>
          <w:tcPr>
            <w:tcW w:w="3209" w:type="pct"/>
            <w:shd w:val="clear" w:color="auto" w:fill="D9D9D9"/>
          </w:tcPr>
          <w:p w14:paraId="7617A2A3" w14:textId="77777777" w:rsidR="00837BA0" w:rsidRPr="00E622B6" w:rsidRDefault="00837BA0" w:rsidP="00837BA0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Godziny kontaktowe</w:t>
            </w:r>
          </w:p>
        </w:tc>
        <w:tc>
          <w:tcPr>
            <w:tcW w:w="476" w:type="pct"/>
          </w:tcPr>
          <w:p w14:paraId="03C73FC7" w14:textId="52D14D2A" w:rsidR="00837BA0" w:rsidRPr="00E622B6" w:rsidRDefault="00837BA0" w:rsidP="00837BA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476" w:type="pct"/>
            <w:vAlign w:val="bottom"/>
          </w:tcPr>
          <w:p w14:paraId="0DE672D0" w14:textId="428A1D93" w:rsidR="00837BA0" w:rsidRPr="00E622B6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5CCF4DE8" w14:textId="479D57A9" w:rsidR="00837BA0" w:rsidRPr="00E622B6" w:rsidRDefault="00837BA0" w:rsidP="00837BA0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64" w:type="pct"/>
          </w:tcPr>
          <w:p w14:paraId="17ECADE7" w14:textId="77777777" w:rsidR="00837BA0" w:rsidRPr="00E622B6" w:rsidRDefault="00837BA0" w:rsidP="00837BA0">
            <w:pPr>
              <w:rPr>
                <w:sz w:val="22"/>
                <w:szCs w:val="22"/>
              </w:rPr>
            </w:pPr>
          </w:p>
        </w:tc>
      </w:tr>
      <w:tr w:rsidR="00837BA0" w:rsidRPr="00E622B6" w14:paraId="02B953F2" w14:textId="77777777" w:rsidTr="00837BA0">
        <w:tc>
          <w:tcPr>
            <w:tcW w:w="3209" w:type="pct"/>
            <w:shd w:val="clear" w:color="auto" w:fill="D9D9D9"/>
          </w:tcPr>
          <w:p w14:paraId="18E7D5FA" w14:textId="77777777" w:rsidR="00837BA0" w:rsidRPr="00E622B6" w:rsidRDefault="00837BA0" w:rsidP="00837BA0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Czytanie literatury</w:t>
            </w:r>
          </w:p>
        </w:tc>
        <w:tc>
          <w:tcPr>
            <w:tcW w:w="476" w:type="pct"/>
          </w:tcPr>
          <w:p w14:paraId="1108A4ED" w14:textId="6DE828AB" w:rsidR="00837BA0" w:rsidRPr="00E622B6" w:rsidRDefault="00837BA0" w:rsidP="00837BA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76" w:type="pct"/>
            <w:vAlign w:val="bottom"/>
          </w:tcPr>
          <w:p w14:paraId="13ABC80E" w14:textId="7E6D0C99" w:rsidR="00837BA0" w:rsidRPr="00E622B6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40267E27" w14:textId="388939C0" w:rsidR="00837BA0" w:rsidRPr="00E622B6" w:rsidRDefault="00837BA0" w:rsidP="00837BA0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64" w:type="pct"/>
          </w:tcPr>
          <w:p w14:paraId="1FC2796F" w14:textId="77777777" w:rsidR="00837BA0" w:rsidRPr="00E622B6" w:rsidRDefault="00837BA0" w:rsidP="00837BA0">
            <w:pPr>
              <w:rPr>
                <w:sz w:val="22"/>
                <w:szCs w:val="22"/>
              </w:rPr>
            </w:pPr>
          </w:p>
        </w:tc>
      </w:tr>
      <w:tr w:rsidR="00837BA0" w:rsidRPr="00E622B6" w14:paraId="519AA75B" w14:textId="77777777" w:rsidTr="00837BA0">
        <w:tc>
          <w:tcPr>
            <w:tcW w:w="3209" w:type="pct"/>
            <w:shd w:val="clear" w:color="auto" w:fill="D9D9D9"/>
          </w:tcPr>
          <w:p w14:paraId="1AD61C5F" w14:textId="77777777" w:rsidR="00837BA0" w:rsidRPr="00E622B6" w:rsidRDefault="00837BA0" w:rsidP="00837BA0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Przygotowanie do zajęć laboratoryjnych, projektowych</w:t>
            </w:r>
          </w:p>
        </w:tc>
        <w:tc>
          <w:tcPr>
            <w:tcW w:w="476" w:type="pct"/>
          </w:tcPr>
          <w:p w14:paraId="230B177F" w14:textId="77777777" w:rsidR="00837BA0" w:rsidRPr="00E622B6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  <w:vAlign w:val="bottom"/>
          </w:tcPr>
          <w:p w14:paraId="7B912957" w14:textId="03795172" w:rsidR="00837BA0" w:rsidRPr="00E622B6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0AEBF661" w14:textId="77777777" w:rsidR="00837BA0" w:rsidRPr="00E622B6" w:rsidRDefault="00837BA0" w:rsidP="00837BA0">
            <w:pPr>
              <w:rPr>
                <w:sz w:val="22"/>
                <w:szCs w:val="22"/>
              </w:rPr>
            </w:pPr>
          </w:p>
        </w:tc>
        <w:tc>
          <w:tcPr>
            <w:tcW w:w="364" w:type="pct"/>
          </w:tcPr>
          <w:p w14:paraId="19579FD0" w14:textId="77777777" w:rsidR="00837BA0" w:rsidRPr="00E622B6" w:rsidRDefault="00837BA0" w:rsidP="00837BA0">
            <w:pPr>
              <w:rPr>
                <w:sz w:val="22"/>
                <w:szCs w:val="22"/>
              </w:rPr>
            </w:pPr>
          </w:p>
        </w:tc>
      </w:tr>
      <w:tr w:rsidR="00837BA0" w:rsidRPr="00E622B6" w14:paraId="11884631" w14:textId="77777777" w:rsidTr="00837BA0">
        <w:tc>
          <w:tcPr>
            <w:tcW w:w="3209" w:type="pct"/>
            <w:shd w:val="clear" w:color="auto" w:fill="D9D9D9"/>
          </w:tcPr>
          <w:p w14:paraId="35134220" w14:textId="77777777" w:rsidR="00837BA0" w:rsidRPr="00E622B6" w:rsidRDefault="00837BA0" w:rsidP="00837BA0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Przygotowanie do egzaminu, zaliczenia</w:t>
            </w:r>
          </w:p>
        </w:tc>
        <w:tc>
          <w:tcPr>
            <w:tcW w:w="476" w:type="pct"/>
          </w:tcPr>
          <w:p w14:paraId="3EDC86F6" w14:textId="1BA71307" w:rsidR="00837BA0" w:rsidRPr="00E622B6" w:rsidRDefault="00837BA0" w:rsidP="00837BA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76" w:type="pct"/>
            <w:vAlign w:val="bottom"/>
          </w:tcPr>
          <w:p w14:paraId="2D327431" w14:textId="77777777" w:rsidR="00837BA0" w:rsidRPr="00E622B6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03A05A11" w14:textId="7391B208" w:rsidR="00837BA0" w:rsidRPr="00E622B6" w:rsidRDefault="00837BA0" w:rsidP="00837BA0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64" w:type="pct"/>
          </w:tcPr>
          <w:p w14:paraId="39ABDE9F" w14:textId="77777777" w:rsidR="00837BA0" w:rsidRPr="00E622B6" w:rsidRDefault="00837BA0" w:rsidP="00837BA0">
            <w:pPr>
              <w:rPr>
                <w:sz w:val="22"/>
                <w:szCs w:val="22"/>
              </w:rPr>
            </w:pPr>
          </w:p>
        </w:tc>
      </w:tr>
      <w:tr w:rsidR="00837BA0" w:rsidRPr="00E622B6" w14:paraId="3D90021A" w14:textId="77777777" w:rsidTr="00837BA0">
        <w:tc>
          <w:tcPr>
            <w:tcW w:w="3209" w:type="pct"/>
            <w:shd w:val="clear" w:color="auto" w:fill="D9D9D9"/>
          </w:tcPr>
          <w:p w14:paraId="33F983C4" w14:textId="77777777" w:rsidR="00837BA0" w:rsidRPr="00E622B6" w:rsidRDefault="00837BA0" w:rsidP="00837BA0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Opracowanie dokumentacji projektu/sprawozdania</w:t>
            </w:r>
          </w:p>
        </w:tc>
        <w:tc>
          <w:tcPr>
            <w:tcW w:w="476" w:type="pct"/>
          </w:tcPr>
          <w:p w14:paraId="0640D85D" w14:textId="77777777" w:rsidR="00837BA0" w:rsidRPr="00E622B6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  <w:vAlign w:val="bottom"/>
          </w:tcPr>
          <w:p w14:paraId="00B91951" w14:textId="77777777" w:rsidR="00837BA0" w:rsidRPr="00E622B6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580CEE5F" w14:textId="77777777" w:rsidR="00837BA0" w:rsidRPr="00E622B6" w:rsidRDefault="00837BA0" w:rsidP="00837BA0">
            <w:pPr>
              <w:rPr>
                <w:sz w:val="22"/>
                <w:szCs w:val="22"/>
              </w:rPr>
            </w:pPr>
          </w:p>
        </w:tc>
        <w:tc>
          <w:tcPr>
            <w:tcW w:w="364" w:type="pct"/>
          </w:tcPr>
          <w:p w14:paraId="0321AA54" w14:textId="77777777" w:rsidR="00837BA0" w:rsidRPr="00E622B6" w:rsidRDefault="00837BA0" w:rsidP="00837BA0">
            <w:pPr>
              <w:rPr>
                <w:sz w:val="22"/>
                <w:szCs w:val="22"/>
              </w:rPr>
            </w:pPr>
          </w:p>
        </w:tc>
      </w:tr>
      <w:tr w:rsidR="00837BA0" w:rsidRPr="00E622B6" w14:paraId="57C7C604" w14:textId="77777777" w:rsidTr="00837BA0">
        <w:tc>
          <w:tcPr>
            <w:tcW w:w="3209" w:type="pct"/>
            <w:shd w:val="clear" w:color="auto" w:fill="D9D9D9"/>
          </w:tcPr>
          <w:p w14:paraId="58AD7204" w14:textId="77777777" w:rsidR="00837BA0" w:rsidRPr="00E622B6" w:rsidRDefault="00837BA0" w:rsidP="00837BA0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Uczestnictwo w zaliczeniach i egzaminach</w:t>
            </w:r>
          </w:p>
        </w:tc>
        <w:tc>
          <w:tcPr>
            <w:tcW w:w="476" w:type="pct"/>
          </w:tcPr>
          <w:p w14:paraId="10FBFABE" w14:textId="23A92ECE" w:rsidR="00837BA0" w:rsidRPr="00E622B6" w:rsidRDefault="00837BA0" w:rsidP="00837BA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76" w:type="pct"/>
            <w:vAlign w:val="bottom"/>
          </w:tcPr>
          <w:p w14:paraId="2DCF0518" w14:textId="77777777" w:rsidR="00837BA0" w:rsidRPr="00E622B6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7A033ACA" w14:textId="77777777" w:rsidR="00837BA0" w:rsidRPr="00E622B6" w:rsidRDefault="00837BA0" w:rsidP="00837BA0">
            <w:pPr>
              <w:rPr>
                <w:sz w:val="22"/>
                <w:szCs w:val="22"/>
              </w:rPr>
            </w:pPr>
          </w:p>
        </w:tc>
        <w:tc>
          <w:tcPr>
            <w:tcW w:w="364" w:type="pct"/>
          </w:tcPr>
          <w:p w14:paraId="68F345C0" w14:textId="77777777" w:rsidR="00837BA0" w:rsidRPr="00E622B6" w:rsidRDefault="00837BA0" w:rsidP="00837BA0">
            <w:pPr>
              <w:rPr>
                <w:sz w:val="22"/>
                <w:szCs w:val="22"/>
              </w:rPr>
            </w:pPr>
          </w:p>
        </w:tc>
      </w:tr>
      <w:tr w:rsidR="00837BA0" w:rsidRPr="00E622B6" w14:paraId="116FA32B" w14:textId="77777777" w:rsidTr="00837BA0">
        <w:tc>
          <w:tcPr>
            <w:tcW w:w="3209" w:type="pct"/>
            <w:tcBorders>
              <w:bottom w:val="single" w:sz="12" w:space="0" w:color="auto"/>
            </w:tcBorders>
            <w:shd w:val="clear" w:color="auto" w:fill="D9D9D9"/>
          </w:tcPr>
          <w:p w14:paraId="26047D8B" w14:textId="77777777" w:rsidR="00837BA0" w:rsidRPr="00E622B6" w:rsidRDefault="00837BA0" w:rsidP="00837BA0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476" w:type="pct"/>
            <w:tcBorders>
              <w:bottom w:val="single" w:sz="12" w:space="0" w:color="auto"/>
            </w:tcBorders>
          </w:tcPr>
          <w:p w14:paraId="1550FB2A" w14:textId="2C32C1EA" w:rsidR="00837BA0" w:rsidRPr="00E622B6" w:rsidRDefault="00837BA0" w:rsidP="00837BA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76" w:type="pct"/>
            <w:tcBorders>
              <w:bottom w:val="single" w:sz="12" w:space="0" w:color="auto"/>
            </w:tcBorders>
            <w:vAlign w:val="bottom"/>
          </w:tcPr>
          <w:p w14:paraId="5EC0408A" w14:textId="3245FC16" w:rsidR="00837BA0" w:rsidRPr="00E622B6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  <w:tcBorders>
              <w:bottom w:val="single" w:sz="12" w:space="0" w:color="auto"/>
            </w:tcBorders>
          </w:tcPr>
          <w:p w14:paraId="1078D683" w14:textId="41E495CF" w:rsidR="00837BA0" w:rsidRPr="00E622B6" w:rsidRDefault="00837BA0" w:rsidP="00837BA0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64" w:type="pct"/>
            <w:tcBorders>
              <w:bottom w:val="single" w:sz="12" w:space="0" w:color="auto"/>
            </w:tcBorders>
          </w:tcPr>
          <w:p w14:paraId="06CA140B" w14:textId="77777777" w:rsidR="00837BA0" w:rsidRPr="00E622B6" w:rsidRDefault="00837BA0" w:rsidP="00837BA0">
            <w:pPr>
              <w:rPr>
                <w:sz w:val="22"/>
                <w:szCs w:val="22"/>
              </w:rPr>
            </w:pPr>
          </w:p>
        </w:tc>
      </w:tr>
      <w:tr w:rsidR="00837BA0" w:rsidRPr="00E622B6" w14:paraId="0658E00D" w14:textId="77777777" w:rsidTr="00837BA0">
        <w:tc>
          <w:tcPr>
            <w:tcW w:w="3209" w:type="pct"/>
            <w:tcBorders>
              <w:top w:val="single" w:sz="12" w:space="0" w:color="auto"/>
              <w:bottom w:val="single" w:sz="8" w:space="0" w:color="auto"/>
            </w:tcBorders>
            <w:shd w:val="clear" w:color="auto" w:fill="D9D9D9"/>
          </w:tcPr>
          <w:p w14:paraId="02D372CE" w14:textId="77777777" w:rsidR="00837BA0" w:rsidRPr="00E622B6" w:rsidRDefault="00837BA0" w:rsidP="00837BA0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lastRenderedPageBreak/>
              <w:t>Łącznie godzin</w:t>
            </w:r>
          </w:p>
        </w:tc>
        <w:tc>
          <w:tcPr>
            <w:tcW w:w="476" w:type="pct"/>
            <w:tcBorders>
              <w:top w:val="single" w:sz="12" w:space="0" w:color="auto"/>
              <w:bottom w:val="single" w:sz="8" w:space="0" w:color="auto"/>
            </w:tcBorders>
          </w:tcPr>
          <w:p w14:paraId="04E7F592" w14:textId="25BABB02" w:rsidR="00837BA0" w:rsidRPr="00E622B6" w:rsidRDefault="00837BA0" w:rsidP="00837BA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476" w:type="pct"/>
            <w:tcBorders>
              <w:top w:val="single" w:sz="12" w:space="0" w:color="auto"/>
              <w:bottom w:val="single" w:sz="8" w:space="0" w:color="auto"/>
            </w:tcBorders>
            <w:vAlign w:val="bottom"/>
          </w:tcPr>
          <w:p w14:paraId="51C4A660" w14:textId="07A4F101" w:rsidR="00837BA0" w:rsidRPr="00E622B6" w:rsidRDefault="00837BA0" w:rsidP="00837B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12" w:space="0" w:color="auto"/>
              <w:bottom w:val="single" w:sz="8" w:space="0" w:color="auto"/>
            </w:tcBorders>
          </w:tcPr>
          <w:p w14:paraId="002F9486" w14:textId="5DBE6C75" w:rsidR="00837BA0" w:rsidRPr="00E622B6" w:rsidRDefault="00837BA0" w:rsidP="00837BA0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8" w:space="0" w:color="auto"/>
            </w:tcBorders>
          </w:tcPr>
          <w:p w14:paraId="3C619333" w14:textId="77777777" w:rsidR="00837BA0" w:rsidRPr="00E622B6" w:rsidRDefault="00837BA0" w:rsidP="00837BA0">
            <w:pPr>
              <w:rPr>
                <w:sz w:val="22"/>
                <w:szCs w:val="22"/>
              </w:rPr>
            </w:pPr>
          </w:p>
        </w:tc>
      </w:tr>
      <w:tr w:rsidR="00837BA0" w:rsidRPr="00E622B6" w14:paraId="40A4B17F" w14:textId="77777777" w:rsidTr="00837BA0">
        <w:tc>
          <w:tcPr>
            <w:tcW w:w="3209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9D9D9"/>
          </w:tcPr>
          <w:p w14:paraId="1A981064" w14:textId="77777777" w:rsidR="00837BA0" w:rsidRPr="00E622B6" w:rsidRDefault="00837BA0" w:rsidP="00837BA0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Liczba punktów ECTS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6B9929C" w14:textId="3E4A0C7C" w:rsidR="00837BA0" w:rsidRPr="00E622B6" w:rsidRDefault="00837BA0" w:rsidP="00837BA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</w:tcPr>
          <w:p w14:paraId="283A530C" w14:textId="39CDB502" w:rsidR="00837BA0" w:rsidRPr="00E622B6" w:rsidRDefault="00837BA0" w:rsidP="00837B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6090CE2C" w14:textId="23A5DDE7" w:rsidR="00837BA0" w:rsidRPr="00E622B6" w:rsidRDefault="00837BA0" w:rsidP="00837BA0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6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E424D85" w14:textId="77777777" w:rsidR="00837BA0" w:rsidRPr="00E622B6" w:rsidRDefault="00837BA0" w:rsidP="00837BA0">
            <w:pPr>
              <w:rPr>
                <w:b/>
                <w:sz w:val="22"/>
                <w:szCs w:val="22"/>
              </w:rPr>
            </w:pPr>
          </w:p>
        </w:tc>
      </w:tr>
      <w:tr w:rsidR="00837BA0" w:rsidRPr="00E622B6" w14:paraId="32F6C701" w14:textId="77777777" w:rsidTr="00837BA0">
        <w:tc>
          <w:tcPr>
            <w:tcW w:w="3209" w:type="pct"/>
            <w:tcBorders>
              <w:top w:val="single" w:sz="8" w:space="0" w:color="auto"/>
              <w:bottom w:val="single" w:sz="12" w:space="0" w:color="auto"/>
            </w:tcBorders>
            <w:shd w:val="clear" w:color="auto" w:fill="D9D9D9"/>
          </w:tcPr>
          <w:p w14:paraId="093A283C" w14:textId="77777777" w:rsidR="00837BA0" w:rsidRPr="00E622B6" w:rsidRDefault="00837BA0" w:rsidP="00837BA0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Sumaryczna liczba punktów ECTS dla przedmiotu</w:t>
            </w:r>
          </w:p>
        </w:tc>
        <w:tc>
          <w:tcPr>
            <w:tcW w:w="1791" w:type="pct"/>
            <w:gridSpan w:val="4"/>
            <w:tcBorders>
              <w:top w:val="single" w:sz="8" w:space="0" w:color="auto"/>
              <w:bottom w:val="single" w:sz="12" w:space="0" w:color="auto"/>
            </w:tcBorders>
          </w:tcPr>
          <w:p w14:paraId="17264A22" w14:textId="036BD7B9" w:rsidR="00837BA0" w:rsidRPr="00E622B6" w:rsidRDefault="00837BA0" w:rsidP="00837BA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837BA0" w:rsidRPr="00E622B6" w14:paraId="16B184E0" w14:textId="77777777" w:rsidTr="00837BA0">
        <w:tc>
          <w:tcPr>
            <w:tcW w:w="3209" w:type="pct"/>
            <w:tcBorders>
              <w:top w:val="single" w:sz="12" w:space="0" w:color="auto"/>
            </w:tcBorders>
            <w:shd w:val="clear" w:color="auto" w:fill="D9D9D9"/>
          </w:tcPr>
          <w:p w14:paraId="403D443C" w14:textId="77777777" w:rsidR="00837BA0" w:rsidRPr="00E622B6" w:rsidRDefault="00837BA0" w:rsidP="00837BA0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Obciążenie studenta związane z zajęciami praktycznymi</w:t>
            </w:r>
          </w:p>
        </w:tc>
        <w:tc>
          <w:tcPr>
            <w:tcW w:w="1791" w:type="pct"/>
            <w:gridSpan w:val="4"/>
            <w:tcBorders>
              <w:top w:val="single" w:sz="12" w:space="0" w:color="auto"/>
            </w:tcBorders>
          </w:tcPr>
          <w:p w14:paraId="096F8798" w14:textId="2E08E479" w:rsidR="00837BA0" w:rsidRPr="00E622B6" w:rsidRDefault="00837BA0" w:rsidP="00837BA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</w:tr>
      <w:tr w:rsidR="00837BA0" w:rsidRPr="00E622B6" w14:paraId="5D8675D8" w14:textId="77777777" w:rsidTr="00837BA0">
        <w:tc>
          <w:tcPr>
            <w:tcW w:w="3209" w:type="pct"/>
            <w:shd w:val="clear" w:color="auto" w:fill="D9D9D9"/>
          </w:tcPr>
          <w:p w14:paraId="334330C2" w14:textId="77777777" w:rsidR="00837BA0" w:rsidRPr="00E622B6" w:rsidRDefault="00837BA0" w:rsidP="00837BA0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 xml:space="preserve">Obciążenie studenta na zajęciach wymagających bezpośredniego udziału nauczycieli akademickich </w:t>
            </w:r>
          </w:p>
        </w:tc>
        <w:tc>
          <w:tcPr>
            <w:tcW w:w="1791" w:type="pct"/>
            <w:gridSpan w:val="4"/>
          </w:tcPr>
          <w:p w14:paraId="33B262D6" w14:textId="5EDE23B6" w:rsidR="00837BA0" w:rsidRPr="00E622B6" w:rsidRDefault="00837BA0" w:rsidP="00837BA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</w:tr>
    </w:tbl>
    <w:p w14:paraId="0A63D1F6" w14:textId="77777777" w:rsidR="00784694" w:rsidRDefault="00784694">
      <w:pPr>
        <w:rPr>
          <w:b/>
          <w:sz w:val="22"/>
          <w:szCs w:val="22"/>
        </w:rPr>
      </w:pPr>
    </w:p>
    <w:p w14:paraId="235F74EE" w14:textId="090ECDBF" w:rsidR="00932FEF" w:rsidRPr="00E622B6" w:rsidRDefault="00D2048D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Literatura: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30"/>
      </w:tblGrid>
      <w:tr w:rsidR="00D2048D" w:rsidRPr="00E622B6" w14:paraId="79622997" w14:textId="77777777" w:rsidTr="00B147C0">
        <w:tc>
          <w:tcPr>
            <w:tcW w:w="9530" w:type="dxa"/>
            <w:shd w:val="clear" w:color="auto" w:fill="D9D9D9"/>
          </w:tcPr>
          <w:p w14:paraId="2015A4DB" w14:textId="77777777" w:rsidR="00D2048D" w:rsidRPr="00E622B6" w:rsidRDefault="00D2048D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Literatura podstawowa</w:t>
            </w:r>
          </w:p>
        </w:tc>
      </w:tr>
      <w:tr w:rsidR="00D2048D" w:rsidRPr="00654B1B" w14:paraId="58443C8F" w14:textId="77777777" w:rsidTr="00B147C0">
        <w:tc>
          <w:tcPr>
            <w:tcW w:w="9530" w:type="dxa"/>
          </w:tcPr>
          <w:p w14:paraId="45E2835C" w14:textId="77777777" w:rsidR="001F36F5" w:rsidRPr="001F36F5" w:rsidRDefault="001F36F5" w:rsidP="001F36F5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proofErr w:type="spellStart"/>
            <w:r w:rsidRPr="001F36F5">
              <w:rPr>
                <w:sz w:val="22"/>
                <w:szCs w:val="22"/>
              </w:rPr>
              <w:t>Beyonon</w:t>
            </w:r>
            <w:proofErr w:type="spellEnd"/>
            <w:r w:rsidRPr="001F36F5">
              <w:rPr>
                <w:sz w:val="22"/>
                <w:szCs w:val="22"/>
              </w:rPr>
              <w:t>-Davis Paul, Systemy baz danych, WNT 2003</w:t>
            </w:r>
          </w:p>
          <w:p w14:paraId="1DD643DB" w14:textId="77777777" w:rsidR="001F36F5" w:rsidRPr="001F36F5" w:rsidRDefault="001F36F5" w:rsidP="001F36F5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1F36F5">
              <w:rPr>
                <w:sz w:val="22"/>
                <w:szCs w:val="22"/>
              </w:rPr>
              <w:t xml:space="preserve">2. Ullman Jeffrey D., </w:t>
            </w:r>
            <w:proofErr w:type="spellStart"/>
            <w:r w:rsidRPr="001F36F5">
              <w:rPr>
                <w:sz w:val="22"/>
                <w:szCs w:val="22"/>
              </w:rPr>
              <w:t>Wisdom</w:t>
            </w:r>
            <w:proofErr w:type="spellEnd"/>
            <w:r w:rsidRPr="001F36F5">
              <w:rPr>
                <w:sz w:val="22"/>
                <w:szCs w:val="22"/>
              </w:rPr>
              <w:t xml:space="preserve"> Jennifer, Podstawowy wykład z systemów baz danych, WNT 2000</w:t>
            </w:r>
          </w:p>
          <w:p w14:paraId="3FF5DD75" w14:textId="77777777" w:rsidR="001F36F5" w:rsidRPr="001F36F5" w:rsidRDefault="001F36F5" w:rsidP="001F36F5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1F36F5">
              <w:rPr>
                <w:sz w:val="22"/>
                <w:szCs w:val="22"/>
              </w:rPr>
              <w:t xml:space="preserve">3. Garcia-Molina Hektor, Ullman Jeffrey D., </w:t>
            </w:r>
            <w:proofErr w:type="spellStart"/>
            <w:r w:rsidRPr="001F36F5">
              <w:rPr>
                <w:sz w:val="22"/>
                <w:szCs w:val="22"/>
              </w:rPr>
              <w:t>Wisdom</w:t>
            </w:r>
            <w:proofErr w:type="spellEnd"/>
            <w:r w:rsidRPr="001F36F5">
              <w:rPr>
                <w:sz w:val="22"/>
                <w:szCs w:val="22"/>
              </w:rPr>
              <w:t xml:space="preserve"> Jennifer, Systemy baz danych Pełny wykład, WNT 2006</w:t>
            </w:r>
          </w:p>
          <w:p w14:paraId="563DB47C" w14:textId="77777777" w:rsidR="001F36F5" w:rsidRPr="001F36F5" w:rsidRDefault="001F36F5" w:rsidP="001F36F5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1F36F5">
              <w:rPr>
                <w:sz w:val="22"/>
                <w:szCs w:val="22"/>
              </w:rPr>
              <w:t xml:space="preserve">4. Bosman </w:t>
            </w:r>
            <w:proofErr w:type="spellStart"/>
            <w:r w:rsidRPr="001F36F5">
              <w:rPr>
                <w:sz w:val="22"/>
                <w:szCs w:val="22"/>
              </w:rPr>
              <w:t>Judith</w:t>
            </w:r>
            <w:proofErr w:type="spellEnd"/>
            <w:r w:rsidRPr="001F36F5">
              <w:rPr>
                <w:sz w:val="22"/>
                <w:szCs w:val="22"/>
              </w:rPr>
              <w:t xml:space="preserve"> S, Emmerson Sandra L, </w:t>
            </w:r>
            <w:proofErr w:type="spellStart"/>
            <w:r w:rsidRPr="001F36F5">
              <w:rPr>
                <w:sz w:val="22"/>
                <w:szCs w:val="22"/>
              </w:rPr>
              <w:t>Darnovsky</w:t>
            </w:r>
            <w:proofErr w:type="spellEnd"/>
            <w:r w:rsidRPr="001F36F5">
              <w:rPr>
                <w:sz w:val="22"/>
                <w:szCs w:val="22"/>
              </w:rPr>
              <w:t xml:space="preserve"> </w:t>
            </w:r>
            <w:proofErr w:type="spellStart"/>
            <w:r w:rsidRPr="001F36F5">
              <w:rPr>
                <w:sz w:val="22"/>
                <w:szCs w:val="22"/>
              </w:rPr>
              <w:t>Marcy</w:t>
            </w:r>
            <w:proofErr w:type="spellEnd"/>
            <w:r w:rsidRPr="001F36F5">
              <w:rPr>
                <w:sz w:val="22"/>
                <w:szCs w:val="22"/>
              </w:rPr>
              <w:t>, Podręcznik języka SQL, WNT 2001</w:t>
            </w:r>
          </w:p>
          <w:p w14:paraId="1841D0DE" w14:textId="77777777" w:rsidR="001F36F5" w:rsidRPr="001F36F5" w:rsidRDefault="001F36F5" w:rsidP="001F36F5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1F36F5">
              <w:rPr>
                <w:sz w:val="22"/>
                <w:szCs w:val="22"/>
              </w:rPr>
              <w:t xml:space="preserve">5. </w:t>
            </w:r>
            <w:proofErr w:type="spellStart"/>
            <w:r w:rsidRPr="001F36F5">
              <w:rPr>
                <w:sz w:val="22"/>
                <w:szCs w:val="22"/>
              </w:rPr>
              <w:t>Vieira</w:t>
            </w:r>
            <w:proofErr w:type="spellEnd"/>
            <w:r w:rsidRPr="001F36F5">
              <w:rPr>
                <w:sz w:val="22"/>
                <w:szCs w:val="22"/>
              </w:rPr>
              <w:t xml:space="preserve"> Robert, Od podstaw SQL Serwer 2005 Programowanie, Helion 2007</w:t>
            </w:r>
          </w:p>
          <w:p w14:paraId="2FF683A1" w14:textId="77777777" w:rsidR="001F36F5" w:rsidRPr="00E26012" w:rsidRDefault="001F36F5" w:rsidP="001F36F5">
            <w:pPr>
              <w:numPr>
                <w:ilvl w:val="0"/>
                <w:numId w:val="5"/>
              </w:numPr>
              <w:rPr>
                <w:sz w:val="22"/>
                <w:szCs w:val="22"/>
                <w:lang w:val="en-GB"/>
              </w:rPr>
            </w:pPr>
            <w:r w:rsidRPr="00E26012">
              <w:rPr>
                <w:sz w:val="22"/>
                <w:szCs w:val="22"/>
                <w:lang w:val="en-GB"/>
              </w:rPr>
              <w:t xml:space="preserve">6. Wilton Paul, Colby John, Od </w:t>
            </w:r>
            <w:proofErr w:type="spellStart"/>
            <w:r w:rsidRPr="00E26012">
              <w:rPr>
                <w:sz w:val="22"/>
                <w:szCs w:val="22"/>
                <w:lang w:val="en-GB"/>
              </w:rPr>
              <w:t>odstaw</w:t>
            </w:r>
            <w:proofErr w:type="spellEnd"/>
            <w:r w:rsidRPr="00E26012">
              <w:rPr>
                <w:sz w:val="22"/>
                <w:szCs w:val="22"/>
                <w:lang w:val="en-GB"/>
              </w:rPr>
              <w:t xml:space="preserve"> SQL, Helion 2006</w:t>
            </w:r>
          </w:p>
          <w:p w14:paraId="1F248D0F" w14:textId="77777777" w:rsidR="00C5057B" w:rsidRPr="00E26012" w:rsidRDefault="001F36F5" w:rsidP="001F36F5">
            <w:pPr>
              <w:numPr>
                <w:ilvl w:val="0"/>
                <w:numId w:val="5"/>
              </w:numPr>
              <w:rPr>
                <w:sz w:val="22"/>
                <w:szCs w:val="22"/>
                <w:lang w:val="en-GB"/>
              </w:rPr>
            </w:pPr>
            <w:r w:rsidRPr="00E26012">
              <w:rPr>
                <w:sz w:val="22"/>
                <w:szCs w:val="22"/>
                <w:lang w:val="en-GB"/>
              </w:rPr>
              <w:t xml:space="preserve">7. Molinaro Anthony, SQL. </w:t>
            </w:r>
            <w:proofErr w:type="spellStart"/>
            <w:r w:rsidRPr="00E26012">
              <w:rPr>
                <w:sz w:val="22"/>
                <w:szCs w:val="22"/>
                <w:lang w:val="en-GB"/>
              </w:rPr>
              <w:t>Receptury</w:t>
            </w:r>
            <w:proofErr w:type="spellEnd"/>
            <w:r w:rsidRPr="00E26012">
              <w:rPr>
                <w:sz w:val="22"/>
                <w:szCs w:val="22"/>
                <w:lang w:val="en-GB"/>
              </w:rPr>
              <w:t>, Helion 2006</w:t>
            </w:r>
          </w:p>
        </w:tc>
      </w:tr>
      <w:tr w:rsidR="00D2048D" w:rsidRPr="00E622B6" w14:paraId="7FABD6AE" w14:textId="77777777" w:rsidTr="00B147C0">
        <w:tc>
          <w:tcPr>
            <w:tcW w:w="9530" w:type="dxa"/>
            <w:shd w:val="clear" w:color="auto" w:fill="D9D9D9"/>
          </w:tcPr>
          <w:p w14:paraId="4CD4180F" w14:textId="77777777" w:rsidR="00D2048D" w:rsidRPr="00E622B6" w:rsidRDefault="00D2048D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Literatura uzupełniająca</w:t>
            </w:r>
          </w:p>
        </w:tc>
      </w:tr>
      <w:tr w:rsidR="00D2048D" w:rsidRPr="00654B1B" w14:paraId="190CEA3A" w14:textId="77777777" w:rsidTr="00B147C0">
        <w:tc>
          <w:tcPr>
            <w:tcW w:w="9530" w:type="dxa"/>
            <w:vAlign w:val="bottom"/>
          </w:tcPr>
          <w:p w14:paraId="7E57CC3D" w14:textId="77777777" w:rsidR="001F36F5" w:rsidRPr="001F36F5" w:rsidRDefault="001F36F5" w:rsidP="001F36F5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proofErr w:type="spellStart"/>
            <w:r w:rsidRPr="001F36F5">
              <w:rPr>
                <w:sz w:val="22"/>
                <w:szCs w:val="22"/>
              </w:rPr>
              <w:t>Connolly</w:t>
            </w:r>
            <w:proofErr w:type="spellEnd"/>
            <w:r w:rsidRPr="001F36F5">
              <w:rPr>
                <w:sz w:val="22"/>
                <w:szCs w:val="22"/>
              </w:rPr>
              <w:t xml:space="preserve"> </w:t>
            </w:r>
            <w:proofErr w:type="spellStart"/>
            <w:r w:rsidRPr="001F36F5">
              <w:rPr>
                <w:sz w:val="22"/>
                <w:szCs w:val="22"/>
              </w:rPr>
              <w:t>Randy</w:t>
            </w:r>
            <w:proofErr w:type="spellEnd"/>
            <w:r w:rsidRPr="001F36F5">
              <w:rPr>
                <w:sz w:val="22"/>
                <w:szCs w:val="22"/>
              </w:rPr>
              <w:t>, ASP.NET 2.0, Projektowanie aplikacji internetowych, Helion 2008.</w:t>
            </w:r>
          </w:p>
          <w:p w14:paraId="09434A42" w14:textId="77777777" w:rsidR="001F36F5" w:rsidRPr="001F36F5" w:rsidRDefault="001F36F5" w:rsidP="001F36F5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1F36F5">
              <w:rPr>
                <w:sz w:val="22"/>
                <w:szCs w:val="22"/>
              </w:rPr>
              <w:t>2. Liberty Jeske, Hurwitz Dan, Programowanie ASP.NET, Helion 2007.</w:t>
            </w:r>
          </w:p>
          <w:p w14:paraId="75847075" w14:textId="77777777" w:rsidR="001F36F5" w:rsidRPr="00E26012" w:rsidRDefault="001F36F5" w:rsidP="001F36F5">
            <w:pPr>
              <w:numPr>
                <w:ilvl w:val="0"/>
                <w:numId w:val="6"/>
              </w:numPr>
              <w:rPr>
                <w:sz w:val="22"/>
                <w:szCs w:val="22"/>
                <w:lang w:val="en-GB"/>
              </w:rPr>
            </w:pPr>
            <w:r w:rsidRPr="00E26012">
              <w:rPr>
                <w:sz w:val="22"/>
                <w:szCs w:val="22"/>
                <w:lang w:val="en-GB"/>
              </w:rPr>
              <w:t xml:space="preserve">3. Perry Stephen, C# </w:t>
            </w:r>
            <w:proofErr w:type="spellStart"/>
            <w:r w:rsidRPr="00E26012">
              <w:rPr>
                <w:sz w:val="22"/>
                <w:szCs w:val="22"/>
                <w:lang w:val="en-GB"/>
              </w:rPr>
              <w:t>i</w:t>
            </w:r>
            <w:proofErr w:type="spellEnd"/>
            <w:r w:rsidRPr="00E26012">
              <w:rPr>
                <w:sz w:val="22"/>
                <w:szCs w:val="22"/>
                <w:lang w:val="en-GB"/>
              </w:rPr>
              <w:t xml:space="preserve"> .NET, Helion 2006.</w:t>
            </w:r>
          </w:p>
          <w:p w14:paraId="74DB3854" w14:textId="77777777" w:rsidR="003743A9" w:rsidRPr="00E26012" w:rsidRDefault="001F36F5" w:rsidP="001F36F5">
            <w:pPr>
              <w:numPr>
                <w:ilvl w:val="0"/>
                <w:numId w:val="6"/>
              </w:numPr>
              <w:rPr>
                <w:sz w:val="22"/>
                <w:szCs w:val="22"/>
                <w:lang w:val="en-GB"/>
              </w:rPr>
            </w:pPr>
            <w:r w:rsidRPr="00E26012">
              <w:rPr>
                <w:sz w:val="22"/>
                <w:szCs w:val="22"/>
                <w:lang w:val="en-GB"/>
              </w:rPr>
              <w:t>4. Wenz Christian, ASP.NET AJAX, Helion 2009.</w:t>
            </w:r>
          </w:p>
        </w:tc>
      </w:tr>
    </w:tbl>
    <w:p w14:paraId="1F82625A" w14:textId="77777777" w:rsidR="00D2048D" w:rsidRPr="00E26012" w:rsidRDefault="00D2048D">
      <w:pPr>
        <w:rPr>
          <w:sz w:val="22"/>
          <w:szCs w:val="22"/>
          <w:lang w:val="en-GB"/>
        </w:rPr>
      </w:pPr>
    </w:p>
    <w:p w14:paraId="77F942EA" w14:textId="17F7C9FE" w:rsidR="00932FEF" w:rsidRPr="00E622B6" w:rsidRDefault="00D2048D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Prowadzący przedmiot: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0"/>
        <w:gridCol w:w="4819"/>
      </w:tblGrid>
      <w:tr w:rsidR="00D2048D" w:rsidRPr="00E622B6" w14:paraId="352D11DB" w14:textId="77777777" w:rsidTr="00B147C0">
        <w:tc>
          <w:tcPr>
            <w:tcW w:w="4820" w:type="dxa"/>
            <w:shd w:val="clear" w:color="auto" w:fill="D9D9D9"/>
          </w:tcPr>
          <w:p w14:paraId="308910FB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Tytuł</w:t>
            </w:r>
            <w:r w:rsidR="006A54C5">
              <w:rPr>
                <w:sz w:val="22"/>
                <w:szCs w:val="22"/>
              </w:rPr>
              <w:t xml:space="preserve"> </w:t>
            </w:r>
            <w:r w:rsidRPr="00111E29">
              <w:rPr>
                <w:sz w:val="22"/>
                <w:szCs w:val="22"/>
              </w:rPr>
              <w:t>/</w:t>
            </w:r>
            <w:r w:rsidR="006A54C5">
              <w:rPr>
                <w:sz w:val="22"/>
                <w:szCs w:val="22"/>
              </w:rPr>
              <w:t xml:space="preserve"> </w:t>
            </w:r>
            <w:r w:rsidRPr="00111E29">
              <w:rPr>
                <w:sz w:val="22"/>
                <w:szCs w:val="22"/>
              </w:rPr>
              <w:t>stopień, imię, nazwisko</w:t>
            </w:r>
          </w:p>
        </w:tc>
        <w:tc>
          <w:tcPr>
            <w:tcW w:w="4819" w:type="dxa"/>
            <w:shd w:val="clear" w:color="auto" w:fill="D9D9D9"/>
          </w:tcPr>
          <w:p w14:paraId="155D3E55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Jednostka dydaktyczna</w:t>
            </w:r>
          </w:p>
        </w:tc>
      </w:tr>
      <w:tr w:rsidR="00D2048D" w:rsidRPr="00E622B6" w14:paraId="0BED1DCC" w14:textId="77777777" w:rsidTr="00B147C0">
        <w:tc>
          <w:tcPr>
            <w:tcW w:w="4820" w:type="dxa"/>
            <w:shd w:val="clear" w:color="auto" w:fill="D9D9D9"/>
          </w:tcPr>
          <w:p w14:paraId="1D12C345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1. Osoba odpowiedzialna za przedmiot:</w:t>
            </w:r>
          </w:p>
        </w:tc>
        <w:tc>
          <w:tcPr>
            <w:tcW w:w="4819" w:type="dxa"/>
          </w:tcPr>
          <w:p w14:paraId="73D9F732" w14:textId="77777777" w:rsidR="00D2048D" w:rsidRPr="00111E29" w:rsidRDefault="001F36F5" w:rsidP="00C86066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ZTM</w:t>
            </w:r>
          </w:p>
        </w:tc>
      </w:tr>
      <w:tr w:rsidR="00D2048D" w:rsidRPr="00E622B6" w14:paraId="47ADE9B5" w14:textId="77777777" w:rsidTr="00B147C0">
        <w:tc>
          <w:tcPr>
            <w:tcW w:w="4820" w:type="dxa"/>
          </w:tcPr>
          <w:p w14:paraId="229CCC7D" w14:textId="77777777" w:rsidR="00D2048D" w:rsidRPr="00111E29" w:rsidRDefault="001F36F5" w:rsidP="00C86066">
            <w:pPr>
              <w:pStyle w:val="Tekstpodstawowy"/>
              <w:rPr>
                <w:sz w:val="22"/>
                <w:szCs w:val="22"/>
              </w:rPr>
            </w:pPr>
            <w:r w:rsidRPr="001F36F5">
              <w:rPr>
                <w:sz w:val="22"/>
                <w:szCs w:val="22"/>
              </w:rPr>
              <w:t>dr inż. Andrzej  Łuksza</w:t>
            </w:r>
          </w:p>
        </w:tc>
        <w:tc>
          <w:tcPr>
            <w:tcW w:w="4819" w:type="dxa"/>
          </w:tcPr>
          <w:p w14:paraId="745DA5C8" w14:textId="77777777" w:rsidR="00D2048D" w:rsidRPr="00122152" w:rsidRDefault="00D2048D" w:rsidP="00C86066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D2048D" w:rsidRPr="00E622B6" w14:paraId="13487663" w14:textId="77777777" w:rsidTr="00B147C0">
        <w:tc>
          <w:tcPr>
            <w:tcW w:w="4820" w:type="dxa"/>
            <w:shd w:val="clear" w:color="auto" w:fill="D9D9D9"/>
          </w:tcPr>
          <w:p w14:paraId="75EBAEED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2. Pozostałe osoby prowadzące zajęcia:</w:t>
            </w:r>
          </w:p>
        </w:tc>
        <w:tc>
          <w:tcPr>
            <w:tcW w:w="4819" w:type="dxa"/>
          </w:tcPr>
          <w:p w14:paraId="6DA2A2B2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3743A9" w:rsidRPr="00E622B6" w14:paraId="09A0CB39" w14:textId="77777777" w:rsidTr="00B147C0">
        <w:tc>
          <w:tcPr>
            <w:tcW w:w="4820" w:type="dxa"/>
            <w:vAlign w:val="center"/>
          </w:tcPr>
          <w:p w14:paraId="5DF260D8" w14:textId="77777777" w:rsidR="003743A9" w:rsidRDefault="001F36F5" w:rsidP="003743A9">
            <w:pPr>
              <w:pStyle w:val="Tekstpodstawowy"/>
              <w:rPr>
                <w:sz w:val="22"/>
                <w:szCs w:val="22"/>
              </w:rPr>
            </w:pPr>
            <w:r w:rsidRPr="001F36F5">
              <w:rPr>
                <w:sz w:val="22"/>
                <w:szCs w:val="22"/>
              </w:rPr>
              <w:t>mgr  Lidia Rosicka</w:t>
            </w:r>
          </w:p>
        </w:tc>
        <w:tc>
          <w:tcPr>
            <w:tcW w:w="4819" w:type="dxa"/>
          </w:tcPr>
          <w:p w14:paraId="367A371B" w14:textId="77777777" w:rsidR="003743A9" w:rsidRPr="006E7178" w:rsidRDefault="001F36F5" w:rsidP="003743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KSI</w:t>
            </w:r>
          </w:p>
        </w:tc>
      </w:tr>
      <w:tr w:rsidR="00122152" w:rsidRPr="00E622B6" w14:paraId="7763B4EC" w14:textId="77777777" w:rsidTr="00B147C0">
        <w:tc>
          <w:tcPr>
            <w:tcW w:w="4820" w:type="dxa"/>
            <w:vAlign w:val="center"/>
          </w:tcPr>
          <w:p w14:paraId="78A0F6F6" w14:textId="77777777" w:rsidR="00122152" w:rsidRPr="00111E29" w:rsidRDefault="00122152" w:rsidP="003743A9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14:paraId="522F307B" w14:textId="77777777" w:rsidR="00122152" w:rsidRDefault="00122152" w:rsidP="003743A9"/>
        </w:tc>
      </w:tr>
    </w:tbl>
    <w:p w14:paraId="506703B9" w14:textId="77777777" w:rsidR="00837BA0" w:rsidRPr="00741253" w:rsidRDefault="00837BA0" w:rsidP="00837BA0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bookmarkStart w:id="3" w:name="_Hlk133349279"/>
    </w:p>
    <w:p w14:paraId="1B06A0D5" w14:textId="77777777" w:rsidR="00837BA0" w:rsidRPr="00CA6909" w:rsidRDefault="00837BA0" w:rsidP="00837BA0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r w:rsidRPr="007815BF">
        <w:rPr>
          <w:color w:val="000000"/>
          <w:sz w:val="18"/>
          <w:szCs w:val="18"/>
        </w:rPr>
        <w:t>Objaśnienie skrótów:</w:t>
      </w:r>
      <w:r w:rsidRPr="007815BF">
        <w:rPr>
          <w:color w:val="000000"/>
          <w:sz w:val="18"/>
          <w:szCs w:val="18"/>
        </w:rPr>
        <w:br/>
        <w:t xml:space="preserve">W – zajęcia audytoryjne, Ć – ćwiczenia, L – laboratorium, P – projekt, S – seminarium, E – egzamin, ECTS - (ang. </w:t>
      </w:r>
      <w:proofErr w:type="spellStart"/>
      <w:r w:rsidRPr="007815BF">
        <w:rPr>
          <w:color w:val="000000"/>
          <w:sz w:val="18"/>
          <w:szCs w:val="18"/>
        </w:rPr>
        <w:t>European</w:t>
      </w:r>
      <w:proofErr w:type="spellEnd"/>
      <w:r w:rsidRPr="007815BF">
        <w:rPr>
          <w:color w:val="000000"/>
          <w:sz w:val="18"/>
          <w:szCs w:val="18"/>
        </w:rPr>
        <w:t xml:space="preserve"> </w:t>
      </w:r>
      <w:proofErr w:type="spellStart"/>
      <w:r w:rsidRPr="007815BF">
        <w:rPr>
          <w:color w:val="000000"/>
          <w:sz w:val="18"/>
          <w:szCs w:val="18"/>
        </w:rPr>
        <w:t>Credit</w:t>
      </w:r>
      <w:proofErr w:type="spellEnd"/>
      <w:r w:rsidRPr="007815BF">
        <w:rPr>
          <w:color w:val="000000"/>
          <w:sz w:val="18"/>
          <w:szCs w:val="18"/>
        </w:rPr>
        <w:t xml:space="preserve"> Transfer System) - punkty zdefiniowane w europejskim systemie akumulacji i transferu punktów zaliczanych jako miara średniego nakładu pracy osoby uczącej się, niezbędnego do uzyskania zakładanych efektów kształcenia</w:t>
      </w:r>
      <w:bookmarkEnd w:id="3"/>
    </w:p>
    <w:p w14:paraId="0CDCBDAD" w14:textId="77777777" w:rsidR="00D2048D" w:rsidRPr="00FF6E21" w:rsidRDefault="00D2048D" w:rsidP="00837BA0">
      <w:pPr>
        <w:pStyle w:val="Tekstpodstawowy"/>
        <w:rPr>
          <w:sz w:val="18"/>
        </w:rPr>
      </w:pPr>
    </w:p>
    <w:sectPr w:rsidR="00D2048D" w:rsidRPr="00FF6E21" w:rsidSect="00FF6E21"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ADC88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AB6E9F"/>
    <w:multiLevelType w:val="hybridMultilevel"/>
    <w:tmpl w:val="22F46776"/>
    <w:lvl w:ilvl="0" w:tplc="8CA057B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7C713A"/>
    <w:multiLevelType w:val="hybridMultilevel"/>
    <w:tmpl w:val="3A28924A"/>
    <w:lvl w:ilvl="0" w:tplc="804415FE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D22F74"/>
    <w:multiLevelType w:val="hybridMultilevel"/>
    <w:tmpl w:val="506C97FC"/>
    <w:lvl w:ilvl="0" w:tplc="49B2BDAE">
      <w:start w:val="1"/>
      <w:numFmt w:val="decimal"/>
      <w:lvlText w:val="%1."/>
      <w:lvlJc w:val="left"/>
      <w:pPr>
        <w:tabs>
          <w:tab w:val="num" w:pos="0"/>
        </w:tabs>
        <w:ind w:left="227"/>
      </w:pPr>
      <w:rPr>
        <w:rFonts w:cs="Times New Roman"/>
        <w:w w:val="1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CE93EBC"/>
    <w:multiLevelType w:val="hybridMultilevel"/>
    <w:tmpl w:val="B69E3ABC"/>
    <w:lvl w:ilvl="0" w:tplc="8EAE0F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98652F6"/>
    <w:multiLevelType w:val="hybridMultilevel"/>
    <w:tmpl w:val="3A28924A"/>
    <w:lvl w:ilvl="0" w:tplc="804415FE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BD179B7"/>
    <w:multiLevelType w:val="hybridMultilevel"/>
    <w:tmpl w:val="795C1E8E"/>
    <w:lvl w:ilvl="0" w:tplc="52A049F0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F06097D"/>
    <w:multiLevelType w:val="hybridMultilevel"/>
    <w:tmpl w:val="5BF070E2"/>
    <w:lvl w:ilvl="0" w:tplc="8CA057B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C0E6F0F"/>
    <w:multiLevelType w:val="hybridMultilevel"/>
    <w:tmpl w:val="3C4694F4"/>
    <w:lvl w:ilvl="0" w:tplc="62E2D3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1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35CC"/>
    <w:rsid w:val="00010230"/>
    <w:rsid w:val="00016B6C"/>
    <w:rsid w:val="00042771"/>
    <w:rsid w:val="000967DB"/>
    <w:rsid w:val="000A7690"/>
    <w:rsid w:val="000C6DD2"/>
    <w:rsid w:val="000F6E31"/>
    <w:rsid w:val="00111E29"/>
    <w:rsid w:val="00117783"/>
    <w:rsid w:val="00120E0A"/>
    <w:rsid w:val="00122152"/>
    <w:rsid w:val="0012283E"/>
    <w:rsid w:val="00132A23"/>
    <w:rsid w:val="00136DFA"/>
    <w:rsid w:val="00142683"/>
    <w:rsid w:val="00166C38"/>
    <w:rsid w:val="00167ED0"/>
    <w:rsid w:val="001765B2"/>
    <w:rsid w:val="00186C16"/>
    <w:rsid w:val="001935CC"/>
    <w:rsid w:val="001A1B54"/>
    <w:rsid w:val="001B2A44"/>
    <w:rsid w:val="001C2CE7"/>
    <w:rsid w:val="001C5483"/>
    <w:rsid w:val="001D4ED7"/>
    <w:rsid w:val="001E171D"/>
    <w:rsid w:val="001E4F23"/>
    <w:rsid w:val="001F36F5"/>
    <w:rsid w:val="00220B29"/>
    <w:rsid w:val="00226713"/>
    <w:rsid w:val="002622AF"/>
    <w:rsid w:val="002809AD"/>
    <w:rsid w:val="00281A21"/>
    <w:rsid w:val="002B4591"/>
    <w:rsid w:val="002E0ACF"/>
    <w:rsid w:val="002E5666"/>
    <w:rsid w:val="00325273"/>
    <w:rsid w:val="003374FC"/>
    <w:rsid w:val="00350F04"/>
    <w:rsid w:val="003636E3"/>
    <w:rsid w:val="003743A9"/>
    <w:rsid w:val="00382901"/>
    <w:rsid w:val="003868E7"/>
    <w:rsid w:val="003A70F3"/>
    <w:rsid w:val="003F399D"/>
    <w:rsid w:val="00407CF3"/>
    <w:rsid w:val="0041781C"/>
    <w:rsid w:val="00443DC5"/>
    <w:rsid w:val="004570B6"/>
    <w:rsid w:val="004C6A84"/>
    <w:rsid w:val="004F3A68"/>
    <w:rsid w:val="00504B0E"/>
    <w:rsid w:val="00510721"/>
    <w:rsid w:val="0053533B"/>
    <w:rsid w:val="00540C11"/>
    <w:rsid w:val="00551F19"/>
    <w:rsid w:val="00576A06"/>
    <w:rsid w:val="00576E25"/>
    <w:rsid w:val="00593FC0"/>
    <w:rsid w:val="005B13DF"/>
    <w:rsid w:val="005C6661"/>
    <w:rsid w:val="005C6BCC"/>
    <w:rsid w:val="005E2CAE"/>
    <w:rsid w:val="00600D79"/>
    <w:rsid w:val="0061244C"/>
    <w:rsid w:val="00640BAE"/>
    <w:rsid w:val="00643161"/>
    <w:rsid w:val="00654B1B"/>
    <w:rsid w:val="00683925"/>
    <w:rsid w:val="006A4343"/>
    <w:rsid w:val="006A54C5"/>
    <w:rsid w:val="006B52F3"/>
    <w:rsid w:val="006D08C7"/>
    <w:rsid w:val="006E4B12"/>
    <w:rsid w:val="006F64B7"/>
    <w:rsid w:val="00701D44"/>
    <w:rsid w:val="00713547"/>
    <w:rsid w:val="00716642"/>
    <w:rsid w:val="00720828"/>
    <w:rsid w:val="00731F81"/>
    <w:rsid w:val="00740542"/>
    <w:rsid w:val="00784694"/>
    <w:rsid w:val="00792637"/>
    <w:rsid w:val="007D2C02"/>
    <w:rsid w:val="007E17ED"/>
    <w:rsid w:val="008022FE"/>
    <w:rsid w:val="008224E8"/>
    <w:rsid w:val="00823A3A"/>
    <w:rsid w:val="00831943"/>
    <w:rsid w:val="00837BA0"/>
    <w:rsid w:val="00852F90"/>
    <w:rsid w:val="0086283B"/>
    <w:rsid w:val="00870B9A"/>
    <w:rsid w:val="00871F6F"/>
    <w:rsid w:val="00874320"/>
    <w:rsid w:val="008A3D3B"/>
    <w:rsid w:val="008A4E3E"/>
    <w:rsid w:val="008A591B"/>
    <w:rsid w:val="008C1495"/>
    <w:rsid w:val="008C410D"/>
    <w:rsid w:val="008C69CD"/>
    <w:rsid w:val="008D12AD"/>
    <w:rsid w:val="008E235C"/>
    <w:rsid w:val="008F71CE"/>
    <w:rsid w:val="00910A28"/>
    <w:rsid w:val="00911536"/>
    <w:rsid w:val="00917905"/>
    <w:rsid w:val="00932FEF"/>
    <w:rsid w:val="009333DE"/>
    <w:rsid w:val="00935F1E"/>
    <w:rsid w:val="00935FE6"/>
    <w:rsid w:val="0095604D"/>
    <w:rsid w:val="00966667"/>
    <w:rsid w:val="0096774D"/>
    <w:rsid w:val="0097342B"/>
    <w:rsid w:val="009A06D8"/>
    <w:rsid w:val="009C2112"/>
    <w:rsid w:val="009D0369"/>
    <w:rsid w:val="009D399E"/>
    <w:rsid w:val="009E1AEF"/>
    <w:rsid w:val="009F6B55"/>
    <w:rsid w:val="00A01214"/>
    <w:rsid w:val="00A1596B"/>
    <w:rsid w:val="00A212DF"/>
    <w:rsid w:val="00A25EE3"/>
    <w:rsid w:val="00A358C1"/>
    <w:rsid w:val="00A363B6"/>
    <w:rsid w:val="00A60D40"/>
    <w:rsid w:val="00A72F10"/>
    <w:rsid w:val="00A7380E"/>
    <w:rsid w:val="00A849BD"/>
    <w:rsid w:val="00A90968"/>
    <w:rsid w:val="00A97E39"/>
    <w:rsid w:val="00AA406F"/>
    <w:rsid w:val="00AA502E"/>
    <w:rsid w:val="00AA5CBD"/>
    <w:rsid w:val="00AA6E83"/>
    <w:rsid w:val="00AA7E1E"/>
    <w:rsid w:val="00AB2F52"/>
    <w:rsid w:val="00AD5220"/>
    <w:rsid w:val="00AD6258"/>
    <w:rsid w:val="00B1011A"/>
    <w:rsid w:val="00B147C0"/>
    <w:rsid w:val="00B34E90"/>
    <w:rsid w:val="00B54465"/>
    <w:rsid w:val="00B67DBD"/>
    <w:rsid w:val="00B908AE"/>
    <w:rsid w:val="00B94269"/>
    <w:rsid w:val="00BA5448"/>
    <w:rsid w:val="00BB61DA"/>
    <w:rsid w:val="00BE7114"/>
    <w:rsid w:val="00BF6436"/>
    <w:rsid w:val="00C00FED"/>
    <w:rsid w:val="00C17662"/>
    <w:rsid w:val="00C24F92"/>
    <w:rsid w:val="00C42C73"/>
    <w:rsid w:val="00C5057B"/>
    <w:rsid w:val="00C66B34"/>
    <w:rsid w:val="00C70778"/>
    <w:rsid w:val="00C86066"/>
    <w:rsid w:val="00CA0835"/>
    <w:rsid w:val="00CB1D62"/>
    <w:rsid w:val="00CC392A"/>
    <w:rsid w:val="00CD0F91"/>
    <w:rsid w:val="00CD1445"/>
    <w:rsid w:val="00CE0B5B"/>
    <w:rsid w:val="00D10604"/>
    <w:rsid w:val="00D2048D"/>
    <w:rsid w:val="00D3441D"/>
    <w:rsid w:val="00D41D24"/>
    <w:rsid w:val="00D50354"/>
    <w:rsid w:val="00D81CFF"/>
    <w:rsid w:val="00D83D9B"/>
    <w:rsid w:val="00D94EA9"/>
    <w:rsid w:val="00DC3D1C"/>
    <w:rsid w:val="00DD0E9F"/>
    <w:rsid w:val="00DD253C"/>
    <w:rsid w:val="00DE5B75"/>
    <w:rsid w:val="00E049C3"/>
    <w:rsid w:val="00E151CA"/>
    <w:rsid w:val="00E26012"/>
    <w:rsid w:val="00E374AC"/>
    <w:rsid w:val="00E575BB"/>
    <w:rsid w:val="00E622B6"/>
    <w:rsid w:val="00E710E0"/>
    <w:rsid w:val="00E72B80"/>
    <w:rsid w:val="00E870B8"/>
    <w:rsid w:val="00EA79E1"/>
    <w:rsid w:val="00ED030B"/>
    <w:rsid w:val="00ED0FAD"/>
    <w:rsid w:val="00EE1885"/>
    <w:rsid w:val="00EE27FB"/>
    <w:rsid w:val="00F03CB6"/>
    <w:rsid w:val="00F363A5"/>
    <w:rsid w:val="00F40969"/>
    <w:rsid w:val="00F46369"/>
    <w:rsid w:val="00F92E11"/>
    <w:rsid w:val="00F933ED"/>
    <w:rsid w:val="00F93705"/>
    <w:rsid w:val="00FA1BFF"/>
    <w:rsid w:val="00FA4F5A"/>
    <w:rsid w:val="00FB4F14"/>
    <w:rsid w:val="00FC2CC7"/>
    <w:rsid w:val="00FD01A9"/>
    <w:rsid w:val="00FD105A"/>
    <w:rsid w:val="00FF5E5A"/>
    <w:rsid w:val="00FF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54B0D2"/>
  <w15:docId w15:val="{7069BCA8-EE96-4DF8-B4B5-587C68512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8E235C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86066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qFormat/>
    <w:rsid w:val="00350F0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qFormat/>
    <w:rsid w:val="008E235C"/>
    <w:pPr>
      <w:keepNext/>
      <w:jc w:val="center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8E235C"/>
    <w:pPr>
      <w:keepNext/>
      <w:ind w:firstLine="709"/>
      <w:outlineLvl w:val="3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locked/>
    <w:rsid w:val="008E235C"/>
    <w:rPr>
      <w:rFonts w:ascii="Times New Roman" w:hAnsi="Times New Roman"/>
      <w:b/>
      <w:sz w:val="20"/>
      <w:lang w:eastAsia="pl-PL"/>
    </w:rPr>
  </w:style>
  <w:style w:type="character" w:customStyle="1" w:styleId="Nagwek4Znak">
    <w:name w:val="Nagłówek 4 Znak"/>
    <w:link w:val="Nagwek4"/>
    <w:semiHidden/>
    <w:locked/>
    <w:rsid w:val="008E235C"/>
    <w:rPr>
      <w:rFonts w:ascii="Times New Roman" w:hAnsi="Times New Roman"/>
      <w:b/>
      <w:sz w:val="24"/>
      <w:lang w:eastAsia="pl-PL"/>
    </w:rPr>
  </w:style>
  <w:style w:type="paragraph" w:customStyle="1" w:styleId="Styl">
    <w:name w:val="Styl"/>
    <w:rsid w:val="008E235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rsid w:val="0072082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semiHidden/>
    <w:locked/>
    <w:rsid w:val="00350F04"/>
    <w:rPr>
      <w:rFonts w:ascii="Cambria" w:hAnsi="Cambria"/>
      <w:b/>
      <w:i/>
      <w:sz w:val="28"/>
    </w:rPr>
  </w:style>
  <w:style w:type="character" w:customStyle="1" w:styleId="Nagwek1Znak">
    <w:name w:val="Nagłówek 1 Znak"/>
    <w:link w:val="Nagwek1"/>
    <w:locked/>
    <w:rsid w:val="00C86066"/>
    <w:rPr>
      <w:rFonts w:ascii="Cambria" w:hAnsi="Cambria"/>
      <w:b/>
      <w:kern w:val="32"/>
      <w:sz w:val="32"/>
    </w:rPr>
  </w:style>
  <w:style w:type="paragraph" w:styleId="Lista">
    <w:name w:val="List"/>
    <w:basedOn w:val="Normalny"/>
    <w:rsid w:val="00C86066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rsid w:val="00C86066"/>
    <w:pPr>
      <w:spacing w:after="120"/>
    </w:pPr>
    <w:rPr>
      <w:szCs w:val="20"/>
    </w:rPr>
  </w:style>
  <w:style w:type="character" w:customStyle="1" w:styleId="TekstpodstawowyZnak">
    <w:name w:val="Tekst podstawowy Znak"/>
    <w:link w:val="Tekstpodstawowy"/>
    <w:locked/>
    <w:rsid w:val="00C86066"/>
    <w:rPr>
      <w:rFonts w:ascii="Times New Roman" w:hAnsi="Times New Roman"/>
      <w:sz w:val="24"/>
    </w:rPr>
  </w:style>
  <w:style w:type="character" w:styleId="Hipercze">
    <w:name w:val="Hyperlink"/>
    <w:semiHidden/>
    <w:rsid w:val="00BA5448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9C21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9C2112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semiHidden/>
    <w:unhideWhenUsed/>
    <w:rsid w:val="003868E7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semiHidden/>
    <w:rsid w:val="003868E7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ny"/>
    <w:uiPriority w:val="1"/>
    <w:qFormat/>
    <w:rsid w:val="00FA4F5A"/>
    <w:pPr>
      <w:widowControl w:val="0"/>
      <w:autoSpaceDE w:val="0"/>
      <w:autoSpaceDN w:val="0"/>
    </w:pPr>
    <w:rPr>
      <w:rFonts w:ascii="Book Antiqua" w:eastAsia="Book Antiqua" w:hAnsi="Book Antiqua" w:cs="Book Antiqua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9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lek\AppData\Local\Temp\karta%20przedmiotu%20-%20szablon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 - szablon.dot</Template>
  <TotalTime>27</TotalTime>
  <Pages>3</Pages>
  <Words>802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AKADEMIA  MORSKA w GDYNI    WYDZIAŁ ELEKTRYCZNY</vt:lpstr>
    </vt:vector>
  </TitlesOfParts>
  <Company>AM/WE/KEO</Company>
  <LinksUpToDate>false</LinksUpToDate>
  <CharactersWithSpaces>5605</CharactersWithSpaces>
  <SharedDoc>false</SharedDoc>
  <HLinks>
    <vt:vector size="12" baseType="variant">
      <vt:variant>
        <vt:i4>983105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http://en.wikipedia.org/wiki/STCW</vt:lpwstr>
      </vt:variant>
      <vt:variant>
        <vt:lpwstr/>
      </vt:variant>
      <vt:variant>
        <vt:i4>3735582</vt:i4>
      </vt:variant>
      <vt:variant>
        <vt:i4>0</vt:i4>
      </vt:variant>
      <vt:variant>
        <vt:i4>0</vt:i4>
      </vt:variant>
      <vt:variant>
        <vt:i4>5</vt:i4>
      </vt:variant>
      <vt:variant>
        <vt:lpwstr>http://pl.wikipedia.org/wiki/J%C4%99zyk_angielski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AKADEMIA  MORSKA w GDYNI    WYDZIAŁ ELEKTRYCZNY</dc:title>
  <dc:creator>Bolesław Dudojć</dc:creator>
  <cp:lastModifiedBy>Citko Wiesław</cp:lastModifiedBy>
  <cp:revision>13</cp:revision>
  <dcterms:created xsi:type="dcterms:W3CDTF">2022-06-04T22:43:00Z</dcterms:created>
  <dcterms:modified xsi:type="dcterms:W3CDTF">2023-04-28T11:03:00Z</dcterms:modified>
</cp:coreProperties>
</file>